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2FB3F6" w14:textId="726F1A64" w:rsidR="00EF49F5" w:rsidRPr="00FD39F9" w:rsidRDefault="00320391" w:rsidP="00EF49F5">
      <w:pPr>
        <w:ind w:right="24"/>
        <w:jc w:val="right"/>
        <w:rPr>
          <w:rFonts w:asciiTheme="minorHAnsi" w:hAnsiTheme="minorHAnsi" w:cstheme="minorHAnsi"/>
          <w:b/>
          <w:iCs/>
          <w:color w:val="000000"/>
          <w:sz w:val="22"/>
          <w:szCs w:val="22"/>
        </w:rPr>
      </w:pPr>
      <w:r w:rsidRPr="00FD39F9">
        <w:rPr>
          <w:rFonts w:asciiTheme="minorHAnsi" w:hAnsiTheme="minorHAnsi" w:cstheme="minorHAnsi"/>
          <w:b/>
          <w:iCs/>
          <w:color w:val="000000"/>
          <w:sz w:val="22"/>
          <w:szCs w:val="22"/>
        </w:rPr>
        <w:t xml:space="preserve">Załącznik  Nr </w:t>
      </w:r>
      <w:r w:rsidR="00480AD3" w:rsidRPr="00FD39F9">
        <w:rPr>
          <w:rFonts w:asciiTheme="minorHAnsi" w:hAnsiTheme="minorHAnsi" w:cstheme="minorHAnsi"/>
          <w:b/>
          <w:iCs/>
          <w:color w:val="000000"/>
          <w:sz w:val="22"/>
          <w:szCs w:val="22"/>
        </w:rPr>
        <w:t>1</w:t>
      </w:r>
      <w:r w:rsidR="00EF49F5" w:rsidRPr="00FD39F9">
        <w:rPr>
          <w:rFonts w:asciiTheme="minorHAnsi" w:hAnsiTheme="minorHAnsi" w:cstheme="minorHAnsi"/>
          <w:b/>
          <w:iCs/>
          <w:color w:val="000000"/>
          <w:sz w:val="22"/>
          <w:szCs w:val="22"/>
        </w:rPr>
        <w:t xml:space="preserve"> </w:t>
      </w:r>
    </w:p>
    <w:p w14:paraId="7FB99DE1" w14:textId="77777777" w:rsidR="00EF49F5" w:rsidRPr="00FD39F9" w:rsidRDefault="00EF49F5" w:rsidP="00B627E5">
      <w:pPr>
        <w:ind w:right="24"/>
        <w:rPr>
          <w:rFonts w:asciiTheme="minorHAnsi" w:hAnsiTheme="minorHAnsi" w:cstheme="minorHAnsi"/>
          <w:sz w:val="22"/>
          <w:szCs w:val="22"/>
        </w:rPr>
      </w:pPr>
    </w:p>
    <w:p w14:paraId="0EEACB49" w14:textId="77777777" w:rsidR="00EF49F5" w:rsidRPr="00FD39F9" w:rsidRDefault="00EF49F5" w:rsidP="00EF49F5">
      <w:pPr>
        <w:tabs>
          <w:tab w:val="left" w:pos="8460"/>
        </w:tabs>
        <w:ind w:right="750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FD39F9">
        <w:rPr>
          <w:rFonts w:asciiTheme="minorHAnsi" w:hAnsiTheme="minorHAnsi" w:cstheme="minorHAnsi"/>
          <w:b/>
          <w:color w:val="000000"/>
          <w:sz w:val="22"/>
          <w:szCs w:val="22"/>
        </w:rPr>
        <w:t>______________________________</w:t>
      </w:r>
    </w:p>
    <w:p w14:paraId="51064B6C" w14:textId="318501D6" w:rsidR="00480AD3" w:rsidRPr="00FD39F9" w:rsidRDefault="00EF49F5" w:rsidP="00F37B7E">
      <w:pPr>
        <w:tabs>
          <w:tab w:val="left" w:pos="8460"/>
        </w:tabs>
        <w:ind w:right="750"/>
        <w:rPr>
          <w:rFonts w:asciiTheme="minorHAnsi" w:hAnsiTheme="minorHAnsi" w:cstheme="minorHAnsi"/>
          <w:iCs/>
          <w:color w:val="000000"/>
          <w:sz w:val="22"/>
          <w:szCs w:val="22"/>
        </w:rPr>
      </w:pPr>
      <w:r w:rsidRPr="00FD39F9">
        <w:rPr>
          <w:rFonts w:asciiTheme="minorHAnsi" w:hAnsiTheme="minorHAnsi" w:cstheme="minorHAnsi"/>
          <w:color w:val="000000"/>
          <w:sz w:val="22"/>
          <w:szCs w:val="22"/>
        </w:rPr>
        <w:t>(pieczęć adresowa firmy wykonawcy)</w:t>
      </w:r>
    </w:p>
    <w:p w14:paraId="208644A6" w14:textId="2815529A" w:rsidR="00480AD3" w:rsidRPr="00FD39F9" w:rsidRDefault="00480AD3" w:rsidP="00480AD3">
      <w:pPr>
        <w:rPr>
          <w:rFonts w:asciiTheme="minorHAnsi" w:hAnsiTheme="minorHAnsi" w:cstheme="minorHAnsi"/>
          <w:b/>
          <w:iCs/>
          <w:sz w:val="22"/>
          <w:szCs w:val="22"/>
        </w:rPr>
      </w:pPr>
      <w:r w:rsidRPr="00FD39F9">
        <w:rPr>
          <w:rFonts w:asciiTheme="minorHAnsi" w:hAnsiTheme="minorHAnsi" w:cstheme="minorHAnsi"/>
          <w:b/>
          <w:iCs/>
          <w:sz w:val="22"/>
          <w:szCs w:val="22"/>
        </w:rPr>
        <w:t xml:space="preserve">                                                                                                   Zamawiający:</w:t>
      </w:r>
    </w:p>
    <w:p w14:paraId="775EEBE0" w14:textId="246A0A64" w:rsidR="00EF49F5" w:rsidRPr="00FD39F9" w:rsidRDefault="00480AD3" w:rsidP="00480AD3">
      <w:pPr>
        <w:rPr>
          <w:rFonts w:asciiTheme="minorHAnsi" w:hAnsiTheme="minorHAnsi" w:cstheme="minorHAnsi"/>
          <w:b/>
          <w:iCs/>
          <w:sz w:val="22"/>
          <w:szCs w:val="22"/>
        </w:rPr>
      </w:pPr>
      <w:r w:rsidRPr="00FD39F9">
        <w:rPr>
          <w:rFonts w:asciiTheme="minorHAnsi" w:hAnsiTheme="minorHAnsi" w:cstheme="minorHAnsi"/>
          <w:b/>
          <w:iCs/>
          <w:sz w:val="22"/>
          <w:szCs w:val="22"/>
        </w:rPr>
        <w:t xml:space="preserve">                                                                                                   </w:t>
      </w:r>
      <w:r w:rsidR="00D36715" w:rsidRPr="00FD39F9">
        <w:rPr>
          <w:rFonts w:asciiTheme="minorHAnsi" w:hAnsiTheme="minorHAnsi" w:cstheme="minorHAnsi"/>
          <w:b/>
          <w:iCs/>
          <w:sz w:val="22"/>
          <w:szCs w:val="22"/>
        </w:rPr>
        <w:t>Gmina Mniszków</w:t>
      </w:r>
    </w:p>
    <w:p w14:paraId="0F8BEE2F" w14:textId="7740FC73" w:rsidR="00EF49F5" w:rsidRPr="00FD39F9" w:rsidRDefault="00D36715" w:rsidP="00480AD3">
      <w:pPr>
        <w:rPr>
          <w:rFonts w:asciiTheme="minorHAnsi" w:hAnsiTheme="minorHAnsi" w:cstheme="minorHAnsi"/>
          <w:iCs/>
          <w:sz w:val="22"/>
          <w:szCs w:val="22"/>
          <w:u w:val="single"/>
        </w:rPr>
      </w:pPr>
      <w:r w:rsidRPr="00FD39F9">
        <w:rPr>
          <w:rFonts w:asciiTheme="minorHAnsi" w:hAnsiTheme="minorHAnsi" w:cstheme="minorHAnsi"/>
          <w:b/>
          <w:iCs/>
          <w:sz w:val="22"/>
          <w:szCs w:val="22"/>
        </w:rPr>
        <w:t xml:space="preserve">                                                                                                   ul. </w:t>
      </w:r>
      <w:r w:rsidR="00A00E08" w:rsidRPr="00FD39F9">
        <w:rPr>
          <w:rFonts w:asciiTheme="minorHAnsi" w:hAnsiTheme="minorHAnsi" w:cstheme="minorHAnsi"/>
          <w:b/>
          <w:iCs/>
          <w:sz w:val="22"/>
          <w:szCs w:val="22"/>
        </w:rPr>
        <w:t>mjr. Hubala 2B</w:t>
      </w:r>
    </w:p>
    <w:p w14:paraId="74F35872" w14:textId="7F5C1A58" w:rsidR="00EF49F5" w:rsidRPr="00FD39F9" w:rsidRDefault="00D36715" w:rsidP="00B627E5">
      <w:pPr>
        <w:rPr>
          <w:rFonts w:asciiTheme="minorHAnsi" w:hAnsiTheme="minorHAnsi" w:cstheme="minorHAnsi"/>
          <w:b/>
          <w:iCs/>
          <w:sz w:val="22"/>
          <w:szCs w:val="22"/>
        </w:rPr>
      </w:pPr>
      <w:r w:rsidRPr="00FD39F9">
        <w:rPr>
          <w:rFonts w:asciiTheme="minorHAnsi" w:hAnsiTheme="minorHAnsi" w:cstheme="minorHAnsi"/>
          <w:b/>
          <w:iCs/>
          <w:sz w:val="22"/>
          <w:szCs w:val="22"/>
        </w:rPr>
        <w:t xml:space="preserve">                                                                                                   26-341 Mniszków</w:t>
      </w:r>
    </w:p>
    <w:p w14:paraId="74E4460F" w14:textId="77777777" w:rsidR="00CD3AF8" w:rsidRPr="00FD39F9" w:rsidRDefault="00CD3AF8" w:rsidP="00CD3AF8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266BA080" w14:textId="77777777" w:rsidR="0020383B" w:rsidRDefault="0020383B" w:rsidP="00F37B7E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C404E00" w14:textId="703E706B" w:rsidR="00CD3AF8" w:rsidRPr="00FD39F9" w:rsidRDefault="00CD3AF8" w:rsidP="00F37B7E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D39F9">
        <w:rPr>
          <w:rFonts w:asciiTheme="minorHAnsi" w:hAnsiTheme="minorHAnsi" w:cstheme="minorHAnsi"/>
          <w:b/>
          <w:bCs/>
          <w:sz w:val="22"/>
          <w:szCs w:val="22"/>
        </w:rPr>
        <w:t>FORMULARZ OFERTOW</w:t>
      </w:r>
      <w:r w:rsidR="00C87C32" w:rsidRPr="00FD39F9">
        <w:rPr>
          <w:rFonts w:asciiTheme="minorHAnsi" w:hAnsiTheme="minorHAnsi" w:cstheme="minorHAnsi"/>
          <w:b/>
          <w:bCs/>
          <w:sz w:val="22"/>
          <w:szCs w:val="22"/>
        </w:rPr>
        <w:t>Y</w:t>
      </w:r>
    </w:p>
    <w:p w14:paraId="7F3AFFF3" w14:textId="77777777" w:rsidR="008B7DDB" w:rsidRPr="00FD39F9" w:rsidRDefault="008B7DDB" w:rsidP="00F37B7E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</w:p>
    <w:p w14:paraId="2851BA4D" w14:textId="77777777" w:rsidR="008B7DDB" w:rsidRPr="00FD39F9" w:rsidRDefault="008B7DDB" w:rsidP="008B7DDB">
      <w:pPr>
        <w:widowControl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</w:p>
    <w:p w14:paraId="31995F22" w14:textId="4BB63666" w:rsidR="00E55743" w:rsidRPr="00FD39F9" w:rsidRDefault="00B627E5" w:rsidP="008B7DDB">
      <w:pPr>
        <w:widowControl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D39F9">
        <w:rPr>
          <w:rFonts w:asciiTheme="minorHAnsi" w:hAnsiTheme="minorHAnsi" w:cstheme="minorHAnsi"/>
          <w:sz w:val="22"/>
          <w:szCs w:val="22"/>
          <w:lang w:eastAsia="zh-CN"/>
        </w:rPr>
        <w:t xml:space="preserve">na </w:t>
      </w:r>
      <w:r w:rsidR="007B6566" w:rsidRPr="00FD39F9">
        <w:rPr>
          <w:rFonts w:asciiTheme="minorHAnsi" w:hAnsiTheme="minorHAnsi" w:cstheme="minorHAnsi"/>
          <w:sz w:val="22"/>
          <w:szCs w:val="22"/>
          <w:lang w:eastAsia="zh-CN"/>
        </w:rPr>
        <w:t xml:space="preserve">wykonania zadania </w:t>
      </w:r>
      <w:r w:rsidRPr="00FD39F9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E55743" w:rsidRPr="00FD39F9">
        <w:rPr>
          <w:rFonts w:asciiTheme="minorHAnsi" w:hAnsiTheme="minorHAnsi" w:cstheme="minorHAnsi"/>
          <w:sz w:val="22"/>
          <w:szCs w:val="22"/>
        </w:rPr>
        <w:t>pn.: „</w:t>
      </w:r>
      <w:bookmarkStart w:id="0" w:name="_Hlk183415583"/>
      <w:r w:rsidR="00E55743" w:rsidRPr="00FD39F9">
        <w:rPr>
          <w:rFonts w:asciiTheme="minorHAnsi" w:hAnsiTheme="minorHAnsi" w:cstheme="minorHAnsi"/>
          <w:sz w:val="22"/>
          <w:szCs w:val="22"/>
        </w:rPr>
        <w:t>Aktywna Szkoła-  sprzęt sportowy dla szkół”</w:t>
      </w:r>
    </w:p>
    <w:p w14:paraId="4BC75467" w14:textId="77777777" w:rsidR="008B7DDB" w:rsidRPr="00FD39F9" w:rsidRDefault="008B7DDB" w:rsidP="008B7DDB">
      <w:pPr>
        <w:widowControl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bookmarkEnd w:id="0"/>
    <w:p w14:paraId="39EF6F9B" w14:textId="77777777" w:rsidR="00E55743" w:rsidRPr="00FD39F9" w:rsidRDefault="00E55743" w:rsidP="007B6566">
      <w:pPr>
        <w:widowControl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</w:p>
    <w:p w14:paraId="3C3C6A06" w14:textId="77777777" w:rsidR="00CD3AF8" w:rsidRPr="00FD39F9" w:rsidRDefault="00CD3AF8" w:rsidP="00CD3AF8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FD39F9">
        <w:rPr>
          <w:rFonts w:asciiTheme="minorHAnsi" w:hAnsiTheme="minorHAnsi" w:cstheme="minorHAnsi"/>
          <w:sz w:val="22"/>
          <w:szCs w:val="22"/>
        </w:rPr>
        <w:t xml:space="preserve">Ja/my niżej podpisani: </w:t>
      </w:r>
    </w:p>
    <w:p w14:paraId="3A91A156" w14:textId="77777777" w:rsidR="008B7DDB" w:rsidRPr="00FD39F9" w:rsidRDefault="008B7DDB" w:rsidP="00CD3AF8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74BC4EE7" w14:textId="00B8BA31" w:rsidR="00CD3AF8" w:rsidRPr="00FD39F9" w:rsidRDefault="00CD3AF8" w:rsidP="008B7DDB">
      <w:pPr>
        <w:pStyle w:val="Default"/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FD39F9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……………………………………………………………………………………………………………………………………………………………………………………………………...</w:t>
      </w:r>
      <w:r w:rsidR="00B627E5" w:rsidRPr="00FD39F9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</w:t>
      </w:r>
    </w:p>
    <w:p w14:paraId="772BF53E" w14:textId="7E13D502" w:rsidR="00CD3AF8" w:rsidRPr="00FD39F9" w:rsidRDefault="00CD3AF8" w:rsidP="00CD3AF8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FD39F9">
        <w:rPr>
          <w:rFonts w:asciiTheme="minorHAnsi" w:hAnsiTheme="minorHAnsi" w:cstheme="minorHAnsi"/>
          <w:sz w:val="22"/>
          <w:szCs w:val="22"/>
        </w:rPr>
        <w:t>(</w:t>
      </w:r>
      <w:r w:rsidRPr="00FD39F9">
        <w:rPr>
          <w:rFonts w:asciiTheme="minorHAnsi" w:hAnsiTheme="minorHAnsi" w:cstheme="minorHAnsi"/>
          <w:color w:val="000000" w:themeColor="text1"/>
          <w:sz w:val="22"/>
          <w:szCs w:val="22"/>
        </w:rPr>
        <w:t>nazwa Oferenta</w:t>
      </w:r>
      <w:r w:rsidRPr="00FD39F9">
        <w:rPr>
          <w:rFonts w:asciiTheme="minorHAnsi" w:hAnsiTheme="minorHAnsi" w:cstheme="minorHAnsi"/>
          <w:sz w:val="22"/>
          <w:szCs w:val="22"/>
        </w:rPr>
        <w:t>,</w:t>
      </w:r>
      <w:r w:rsidR="00526DFC">
        <w:rPr>
          <w:rFonts w:asciiTheme="minorHAnsi" w:hAnsiTheme="minorHAnsi" w:cstheme="minorHAnsi"/>
          <w:sz w:val="22"/>
          <w:szCs w:val="22"/>
        </w:rPr>
        <w:t xml:space="preserve"> adres,</w:t>
      </w:r>
      <w:r w:rsidRPr="00FD39F9">
        <w:rPr>
          <w:rFonts w:asciiTheme="minorHAnsi" w:hAnsiTheme="minorHAnsi" w:cstheme="minorHAnsi"/>
          <w:sz w:val="22"/>
          <w:szCs w:val="22"/>
        </w:rPr>
        <w:t xml:space="preserve"> NIP, REGON) </w:t>
      </w:r>
      <w:r w:rsidR="00526DFC">
        <w:rPr>
          <w:rFonts w:asciiTheme="minorHAnsi" w:hAnsiTheme="minorHAnsi" w:cstheme="minorHAnsi"/>
          <w:sz w:val="22"/>
          <w:szCs w:val="22"/>
        </w:rPr>
        <w:t>:</w:t>
      </w:r>
    </w:p>
    <w:p w14:paraId="71B8767F" w14:textId="77777777" w:rsidR="008B7DDB" w:rsidRPr="00FD39F9" w:rsidRDefault="008B7DDB" w:rsidP="00CD3AF8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6C6C3924" w14:textId="3298B82E" w:rsidR="00CD3AF8" w:rsidRPr="00FD39F9" w:rsidRDefault="00CD3AF8" w:rsidP="008B7DDB">
      <w:pPr>
        <w:pStyle w:val="Default"/>
        <w:spacing w:line="480" w:lineRule="auto"/>
        <w:rPr>
          <w:rFonts w:asciiTheme="minorHAnsi" w:hAnsiTheme="minorHAnsi" w:cstheme="minorHAnsi"/>
          <w:sz w:val="22"/>
          <w:szCs w:val="22"/>
        </w:rPr>
      </w:pPr>
      <w:bookmarkStart w:id="1" w:name="_Hlk183416756"/>
      <w:r w:rsidRPr="00FD39F9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B7DDB" w:rsidRPr="00FD39F9">
        <w:rPr>
          <w:rFonts w:asciiTheme="minorHAnsi" w:hAnsiTheme="minorHAnsi" w:cstheme="minorHAnsi"/>
          <w:sz w:val="22"/>
          <w:szCs w:val="22"/>
        </w:rPr>
        <w:t>………………………..</w:t>
      </w:r>
      <w:bookmarkEnd w:id="1"/>
    </w:p>
    <w:p w14:paraId="0ED91065" w14:textId="382FEDD3" w:rsidR="00CD3AF8" w:rsidRDefault="00CD3AF8" w:rsidP="00CD3AF8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FD39F9">
        <w:rPr>
          <w:rFonts w:asciiTheme="minorHAnsi" w:hAnsiTheme="minorHAnsi" w:cstheme="minorHAnsi"/>
          <w:sz w:val="22"/>
          <w:szCs w:val="22"/>
        </w:rPr>
        <w:t>(adres</w:t>
      </w:r>
      <w:r w:rsidR="00526DFC">
        <w:rPr>
          <w:rFonts w:asciiTheme="minorHAnsi" w:hAnsiTheme="minorHAnsi" w:cstheme="minorHAnsi"/>
          <w:sz w:val="22"/>
          <w:szCs w:val="22"/>
        </w:rPr>
        <w:t xml:space="preserve"> mailowy </w:t>
      </w:r>
      <w:r w:rsidRPr="00FD39F9">
        <w:rPr>
          <w:rFonts w:asciiTheme="minorHAnsi" w:hAnsiTheme="minorHAnsi" w:cstheme="minorHAnsi"/>
          <w:sz w:val="22"/>
          <w:szCs w:val="22"/>
        </w:rPr>
        <w:t xml:space="preserve">, telefon) </w:t>
      </w:r>
      <w:r w:rsidR="00526DFC">
        <w:rPr>
          <w:rFonts w:asciiTheme="minorHAnsi" w:hAnsiTheme="minorHAnsi" w:cstheme="minorHAnsi"/>
          <w:sz w:val="22"/>
          <w:szCs w:val="22"/>
        </w:rPr>
        <w:t>:</w:t>
      </w:r>
    </w:p>
    <w:p w14:paraId="17961AB8" w14:textId="77777777" w:rsidR="00526DFC" w:rsidRDefault="00526DFC" w:rsidP="00CD3AF8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31081DFE" w14:textId="77777777" w:rsidR="00526DFC" w:rsidRPr="00FD39F9" w:rsidRDefault="00526DFC" w:rsidP="00CD3AF8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482C6D1D" w14:textId="308402BF" w:rsidR="008B7DDB" w:rsidRPr="00FD39F9" w:rsidRDefault="00526DFC" w:rsidP="00526DFC">
      <w:pPr>
        <w:pStyle w:val="Default"/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FD39F9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4ACA34E5" w14:textId="77777777" w:rsidR="008B7DDB" w:rsidRPr="00FD39F9" w:rsidRDefault="008B7DDB" w:rsidP="00CD3AF8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4BC2BD26" w14:textId="77777777" w:rsidR="00CD3AF8" w:rsidRPr="00FD39F9" w:rsidRDefault="00CD3AF8" w:rsidP="00CD3AF8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FD39F9">
        <w:rPr>
          <w:rFonts w:asciiTheme="minorHAnsi" w:hAnsiTheme="minorHAnsi" w:cstheme="minorHAnsi"/>
          <w:sz w:val="22"/>
          <w:szCs w:val="22"/>
        </w:rPr>
        <w:t>1. Oferuję wykonanie zamówienia za kwotę:</w:t>
      </w:r>
    </w:p>
    <w:p w14:paraId="08DF4009" w14:textId="77777777" w:rsidR="00CD3AF8" w:rsidRPr="00FD39F9" w:rsidRDefault="00CD3AF8" w:rsidP="00CD3AF8">
      <w:pPr>
        <w:shd w:val="clear" w:color="auto" w:fill="FFFFFF"/>
        <w:jc w:val="both"/>
        <w:rPr>
          <w:rFonts w:asciiTheme="minorHAnsi" w:eastAsia="Bookman Old Style" w:hAnsiTheme="minorHAnsi" w:cstheme="minorHAnsi"/>
          <w:b/>
          <w:sz w:val="22"/>
          <w:szCs w:val="22"/>
          <w:lang w:eastAsia="x-none"/>
        </w:rPr>
      </w:pPr>
      <w:r w:rsidRPr="00FD39F9">
        <w:rPr>
          <w:rFonts w:asciiTheme="minorHAnsi" w:hAnsiTheme="minorHAnsi" w:cstheme="minorHAnsi"/>
          <w:sz w:val="22"/>
          <w:szCs w:val="22"/>
          <w:lang w:val="x-none" w:eastAsia="x-non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5"/>
        <w:gridCol w:w="4427"/>
      </w:tblGrid>
      <w:tr w:rsidR="00CD3AF8" w:rsidRPr="00FD39F9" w14:paraId="7B5F6C5C" w14:textId="77777777" w:rsidTr="00AE5CD6">
        <w:trPr>
          <w:trHeight w:val="791"/>
        </w:trPr>
        <w:tc>
          <w:tcPr>
            <w:tcW w:w="4635" w:type="dxa"/>
          </w:tcPr>
          <w:p w14:paraId="77A85BF4" w14:textId="77777777" w:rsidR="00CD3AF8" w:rsidRPr="00FD39F9" w:rsidRDefault="00CD3AF8" w:rsidP="00AE5CD6">
            <w:pPr>
              <w:shd w:val="clear" w:color="auto" w:fill="FFFFFF"/>
              <w:ind w:left="708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FD39F9">
              <w:rPr>
                <w:rFonts w:asciiTheme="minorHAnsi" w:hAnsiTheme="minorHAnsi" w:cstheme="minorHAnsi"/>
                <w:sz w:val="22"/>
                <w:szCs w:val="22"/>
              </w:rPr>
              <w:t>za cenę netto (zł):</w:t>
            </w:r>
          </w:p>
        </w:tc>
        <w:tc>
          <w:tcPr>
            <w:tcW w:w="4427" w:type="dxa"/>
          </w:tcPr>
          <w:p w14:paraId="10DC92CF" w14:textId="77777777" w:rsidR="00CD3AF8" w:rsidRPr="00FD39F9" w:rsidRDefault="00CD3AF8" w:rsidP="00AE5CD6">
            <w:pPr>
              <w:shd w:val="clear" w:color="auto" w:fill="FFFFFF"/>
              <w:spacing w:after="200" w:line="276" w:lineRule="auto"/>
              <w:rPr>
                <w:rFonts w:asciiTheme="minorHAnsi" w:hAnsiTheme="minorHAnsi" w:cstheme="minorHAnsi"/>
                <w:bCs/>
                <w:i/>
                <w:sz w:val="22"/>
                <w:szCs w:val="22"/>
                <w:lang w:eastAsia="en-US"/>
              </w:rPr>
            </w:pPr>
          </w:p>
          <w:p w14:paraId="78F8C9B7" w14:textId="77777777" w:rsidR="00CD3AF8" w:rsidRPr="00FD39F9" w:rsidRDefault="00CD3AF8" w:rsidP="00AE5CD6">
            <w:pPr>
              <w:shd w:val="clear" w:color="auto" w:fill="FFFFFF"/>
              <w:spacing w:after="200" w:line="276" w:lineRule="auto"/>
              <w:rPr>
                <w:rFonts w:asciiTheme="minorHAnsi" w:hAnsiTheme="minorHAnsi" w:cstheme="minorHAnsi"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CD3AF8" w:rsidRPr="00FD39F9" w14:paraId="4D083643" w14:textId="77777777" w:rsidTr="00AE5CD6">
        <w:tc>
          <w:tcPr>
            <w:tcW w:w="4635" w:type="dxa"/>
          </w:tcPr>
          <w:p w14:paraId="16CD016E" w14:textId="77777777" w:rsidR="00CD3AF8" w:rsidRPr="00FD39F9" w:rsidRDefault="00CD3AF8" w:rsidP="00AE5CD6">
            <w:pPr>
              <w:shd w:val="clear" w:color="auto" w:fill="FFFFFF"/>
              <w:ind w:left="708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FD39F9">
              <w:rPr>
                <w:rFonts w:asciiTheme="minorHAnsi" w:hAnsiTheme="minorHAnsi" w:cstheme="minorHAnsi"/>
                <w:sz w:val="22"/>
                <w:szCs w:val="22"/>
              </w:rPr>
              <w:t>podatek VAT (……%) :</w:t>
            </w:r>
          </w:p>
        </w:tc>
        <w:tc>
          <w:tcPr>
            <w:tcW w:w="4427" w:type="dxa"/>
          </w:tcPr>
          <w:p w14:paraId="51BCA41D" w14:textId="77777777" w:rsidR="00CD3AF8" w:rsidRPr="00FD39F9" w:rsidRDefault="00CD3AF8" w:rsidP="00AE5CD6">
            <w:pPr>
              <w:shd w:val="clear" w:color="auto" w:fill="FFFFFF"/>
              <w:spacing w:after="200" w:line="276" w:lineRule="auto"/>
              <w:rPr>
                <w:rFonts w:asciiTheme="minorHAnsi" w:hAnsiTheme="minorHAnsi" w:cstheme="minorHAnsi"/>
                <w:bCs/>
                <w:i/>
                <w:sz w:val="22"/>
                <w:szCs w:val="22"/>
                <w:lang w:eastAsia="en-US"/>
              </w:rPr>
            </w:pPr>
          </w:p>
          <w:p w14:paraId="4CF0CD7E" w14:textId="77777777" w:rsidR="00CD3AF8" w:rsidRPr="00FD39F9" w:rsidRDefault="00CD3AF8" w:rsidP="00AE5CD6">
            <w:pPr>
              <w:shd w:val="clear" w:color="auto" w:fill="FFFFFF"/>
              <w:spacing w:after="200" w:line="276" w:lineRule="auto"/>
              <w:rPr>
                <w:rFonts w:asciiTheme="minorHAnsi" w:hAnsiTheme="minorHAnsi" w:cstheme="minorHAnsi"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CD3AF8" w:rsidRPr="00FD39F9" w14:paraId="0D17B64C" w14:textId="77777777" w:rsidTr="00AE5CD6">
        <w:tc>
          <w:tcPr>
            <w:tcW w:w="4635" w:type="dxa"/>
          </w:tcPr>
          <w:p w14:paraId="2C4DDEBD" w14:textId="4192C9C0" w:rsidR="00CD3AF8" w:rsidRPr="00FD39F9" w:rsidRDefault="00CD3AF8" w:rsidP="00B627E5">
            <w:pPr>
              <w:shd w:val="clear" w:color="auto" w:fill="FFFFFF"/>
              <w:ind w:left="708"/>
              <w:rPr>
                <w:rFonts w:asciiTheme="minorHAnsi" w:hAnsiTheme="minorHAnsi" w:cstheme="minorHAnsi"/>
                <w:sz w:val="22"/>
                <w:szCs w:val="22"/>
              </w:rPr>
            </w:pPr>
            <w:r w:rsidRPr="00FD39F9">
              <w:rPr>
                <w:rFonts w:asciiTheme="minorHAnsi" w:hAnsiTheme="minorHAnsi" w:cstheme="minorHAnsi"/>
                <w:sz w:val="22"/>
                <w:szCs w:val="22"/>
              </w:rPr>
              <w:t>za cenę brutto (zł) :</w:t>
            </w:r>
          </w:p>
        </w:tc>
        <w:tc>
          <w:tcPr>
            <w:tcW w:w="4427" w:type="dxa"/>
          </w:tcPr>
          <w:p w14:paraId="4266CF21" w14:textId="77777777" w:rsidR="00CD3AF8" w:rsidRPr="00FD39F9" w:rsidRDefault="00CD3AF8" w:rsidP="00AE5CD6">
            <w:pPr>
              <w:shd w:val="clear" w:color="auto" w:fill="FFFFFF"/>
              <w:spacing w:after="200" w:line="276" w:lineRule="auto"/>
              <w:rPr>
                <w:rFonts w:asciiTheme="minorHAnsi" w:hAnsiTheme="minorHAnsi" w:cstheme="minorHAnsi"/>
                <w:bCs/>
                <w:i/>
                <w:sz w:val="22"/>
                <w:szCs w:val="22"/>
                <w:lang w:eastAsia="en-US"/>
              </w:rPr>
            </w:pPr>
          </w:p>
          <w:p w14:paraId="7D24EFFD" w14:textId="77777777" w:rsidR="00CD3AF8" w:rsidRPr="00FD39F9" w:rsidRDefault="00CD3AF8" w:rsidP="00AE5CD6">
            <w:pPr>
              <w:shd w:val="clear" w:color="auto" w:fill="FFFFFF"/>
              <w:spacing w:after="200" w:line="276" w:lineRule="auto"/>
              <w:rPr>
                <w:rFonts w:asciiTheme="minorHAnsi" w:hAnsiTheme="minorHAnsi" w:cstheme="minorHAnsi"/>
                <w:bCs/>
                <w:i/>
                <w:sz w:val="22"/>
                <w:szCs w:val="22"/>
                <w:lang w:eastAsia="en-US"/>
              </w:rPr>
            </w:pPr>
          </w:p>
        </w:tc>
      </w:tr>
    </w:tbl>
    <w:p w14:paraId="21B078FD" w14:textId="77777777" w:rsidR="00FD0D43" w:rsidRPr="00FD39F9" w:rsidRDefault="00FD0D43" w:rsidP="00CD3AF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74B1855" w14:textId="77777777" w:rsidR="0076727E" w:rsidRPr="00FD39F9" w:rsidRDefault="0076727E" w:rsidP="00CD3AF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4E29544" w14:textId="77777777" w:rsidR="00526DFC" w:rsidRDefault="00526DFC" w:rsidP="00CD3AF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885126B" w14:textId="77777777" w:rsidR="00526DFC" w:rsidRDefault="00526DFC" w:rsidP="00CD3AF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5938C5E" w14:textId="63853668" w:rsidR="00CD3AF8" w:rsidRPr="00FD39F9" w:rsidRDefault="00CD3AF8" w:rsidP="00CD3AF8">
      <w:pPr>
        <w:jc w:val="both"/>
        <w:rPr>
          <w:rFonts w:asciiTheme="minorHAnsi" w:hAnsiTheme="minorHAnsi" w:cstheme="minorHAnsi"/>
          <w:sz w:val="22"/>
          <w:szCs w:val="22"/>
        </w:rPr>
      </w:pPr>
      <w:r w:rsidRPr="00FD39F9">
        <w:rPr>
          <w:rFonts w:asciiTheme="minorHAnsi" w:hAnsiTheme="minorHAnsi" w:cstheme="minorHAnsi"/>
          <w:sz w:val="22"/>
          <w:szCs w:val="22"/>
        </w:rPr>
        <w:t>Oświadczamy, że:</w:t>
      </w:r>
    </w:p>
    <w:p w14:paraId="39CBFCE4" w14:textId="1F70FF66" w:rsidR="0079078D" w:rsidRPr="00592BC6" w:rsidRDefault="0079078D" w:rsidP="00592BC6">
      <w:pPr>
        <w:pStyle w:val="Akapitzlist"/>
        <w:numPr>
          <w:ilvl w:val="0"/>
          <w:numId w:val="42"/>
        </w:numPr>
        <w:spacing w:after="120"/>
        <w:ind w:right="349"/>
        <w:jc w:val="both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  <w:r w:rsidRPr="00592BC6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nie podlegamy wykluczeniu z postępowania na podstawie </w:t>
      </w:r>
      <w:r w:rsidRPr="00592BC6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art. 7</w:t>
      </w:r>
      <w:r w:rsidRPr="00592BC6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 ust.1 ustawy z dnia 13 kwietnia 2022 r. o szczególnych rozwiązaniach w zakresie przeciwdziałania wspieraniu agresji na Ukrainę oraz służących ochronie bezpieczeństwa narodowego (Dz.U. z 202</w:t>
      </w:r>
      <w:r w:rsidR="00A00E08" w:rsidRPr="00592BC6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4</w:t>
      </w:r>
      <w:r w:rsidR="001C0945" w:rsidRPr="00592BC6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 </w:t>
      </w:r>
      <w:r w:rsidRPr="00592BC6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r. poz. </w:t>
      </w:r>
      <w:r w:rsidR="00A00E08" w:rsidRPr="00592BC6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507</w:t>
      </w:r>
      <w:r w:rsidRPr="00592BC6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)</w:t>
      </w:r>
      <w:r w:rsidR="001C0945" w:rsidRPr="00592BC6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,</w:t>
      </w:r>
    </w:p>
    <w:p w14:paraId="452F0BA7" w14:textId="0673FDEF" w:rsidR="00CD3AF8" w:rsidRPr="00592BC6" w:rsidRDefault="00CD3AF8" w:rsidP="00592BC6">
      <w:pPr>
        <w:pStyle w:val="Akapitzlist"/>
        <w:numPr>
          <w:ilvl w:val="0"/>
          <w:numId w:val="42"/>
        </w:numPr>
        <w:spacing w:after="120"/>
        <w:ind w:right="349"/>
        <w:jc w:val="both"/>
        <w:rPr>
          <w:rFonts w:asciiTheme="minorHAnsi" w:hAnsiTheme="minorHAnsi" w:cstheme="minorHAnsi"/>
          <w:sz w:val="22"/>
          <w:szCs w:val="22"/>
        </w:rPr>
      </w:pPr>
      <w:r w:rsidRPr="00592BC6">
        <w:rPr>
          <w:rFonts w:asciiTheme="minorHAnsi" w:hAnsiTheme="minorHAnsi" w:cstheme="minorHAnsi"/>
          <w:sz w:val="22"/>
          <w:szCs w:val="22"/>
        </w:rPr>
        <w:t xml:space="preserve">zapoznaliśmy się z opisem przedmiotu zamówienia i nie wnosimy do niego zastrzeżeń oraz zdobyliśmy konieczne informacje potrzebne do właściwego wykonania zamówienia, </w:t>
      </w:r>
    </w:p>
    <w:p w14:paraId="38DEE5F4" w14:textId="25F9EB56" w:rsidR="00CD3AF8" w:rsidRPr="00592BC6" w:rsidRDefault="00CD3AF8" w:rsidP="00592BC6">
      <w:pPr>
        <w:pStyle w:val="Akapitzlist"/>
        <w:numPr>
          <w:ilvl w:val="0"/>
          <w:numId w:val="42"/>
        </w:numPr>
        <w:spacing w:after="120"/>
        <w:ind w:right="349"/>
        <w:jc w:val="both"/>
        <w:rPr>
          <w:rFonts w:asciiTheme="minorHAnsi" w:hAnsiTheme="minorHAnsi" w:cstheme="minorHAnsi"/>
          <w:sz w:val="22"/>
          <w:szCs w:val="22"/>
        </w:rPr>
      </w:pPr>
      <w:r w:rsidRPr="00592BC6">
        <w:rPr>
          <w:rFonts w:asciiTheme="minorHAnsi" w:hAnsiTheme="minorHAnsi" w:cstheme="minorHAnsi"/>
          <w:sz w:val="22"/>
          <w:szCs w:val="22"/>
        </w:rPr>
        <w:t>gwarantujemy wykonanie całości niniejszego zamówienia zgodnie z treścią zapytania</w:t>
      </w:r>
      <w:r w:rsidR="001C0945" w:rsidRPr="00592BC6">
        <w:rPr>
          <w:rFonts w:asciiTheme="minorHAnsi" w:hAnsiTheme="minorHAnsi" w:cstheme="minorHAnsi"/>
          <w:sz w:val="22"/>
          <w:szCs w:val="22"/>
        </w:rPr>
        <w:t>,</w:t>
      </w:r>
    </w:p>
    <w:p w14:paraId="5A2884C6" w14:textId="69E614B3" w:rsidR="00CD3AF8" w:rsidRPr="00592BC6" w:rsidRDefault="00CD3AF8" w:rsidP="00592BC6">
      <w:pPr>
        <w:pStyle w:val="Akapitzlist"/>
        <w:numPr>
          <w:ilvl w:val="0"/>
          <w:numId w:val="42"/>
        </w:numPr>
        <w:spacing w:after="120"/>
        <w:ind w:right="349"/>
        <w:jc w:val="both"/>
        <w:rPr>
          <w:rFonts w:asciiTheme="minorHAnsi" w:hAnsiTheme="minorHAnsi" w:cstheme="minorHAnsi"/>
          <w:sz w:val="22"/>
          <w:szCs w:val="22"/>
        </w:rPr>
      </w:pPr>
      <w:r w:rsidRPr="00592BC6">
        <w:rPr>
          <w:rFonts w:asciiTheme="minorHAnsi" w:hAnsiTheme="minorHAnsi" w:cstheme="minorHAnsi"/>
          <w:sz w:val="22"/>
          <w:szCs w:val="22"/>
        </w:rPr>
        <w:t>akceptujemy przedstawione przez Zamawiającego warunki płatności</w:t>
      </w:r>
      <w:r w:rsidR="001C0945" w:rsidRPr="00592BC6">
        <w:rPr>
          <w:rFonts w:asciiTheme="minorHAnsi" w:hAnsiTheme="minorHAnsi" w:cstheme="minorHAnsi"/>
          <w:sz w:val="22"/>
          <w:szCs w:val="22"/>
        </w:rPr>
        <w:t>,</w:t>
      </w:r>
    </w:p>
    <w:p w14:paraId="7CEE1A93" w14:textId="506B828E" w:rsidR="00CD3AF8" w:rsidRPr="00592BC6" w:rsidRDefault="00CD3AF8" w:rsidP="00592BC6">
      <w:pPr>
        <w:pStyle w:val="Akapitzlist"/>
        <w:numPr>
          <w:ilvl w:val="0"/>
          <w:numId w:val="42"/>
        </w:numPr>
        <w:spacing w:after="120"/>
        <w:ind w:right="349"/>
        <w:jc w:val="both"/>
        <w:rPr>
          <w:rFonts w:asciiTheme="minorHAnsi" w:hAnsiTheme="minorHAnsi" w:cstheme="minorHAnsi"/>
          <w:sz w:val="22"/>
          <w:szCs w:val="22"/>
        </w:rPr>
      </w:pPr>
      <w:r w:rsidRPr="00592BC6">
        <w:rPr>
          <w:rFonts w:asciiTheme="minorHAnsi" w:hAnsiTheme="minorHAnsi" w:cstheme="minorHAnsi"/>
          <w:sz w:val="22"/>
          <w:szCs w:val="22"/>
        </w:rPr>
        <w:t xml:space="preserve">posiadamy niezbędny potencjał techniczny oraz wykwalifikowany personel umożliwiający terminowe wykonanie umowy z najwyższą starannością, </w:t>
      </w:r>
    </w:p>
    <w:p w14:paraId="557E6F90" w14:textId="07118A31" w:rsidR="00CD3AF8" w:rsidRPr="00592BC6" w:rsidRDefault="00CD3AF8" w:rsidP="00592BC6">
      <w:pPr>
        <w:pStyle w:val="Akapitzlist"/>
        <w:numPr>
          <w:ilvl w:val="0"/>
          <w:numId w:val="42"/>
        </w:numPr>
        <w:spacing w:after="120"/>
        <w:ind w:right="349"/>
        <w:jc w:val="both"/>
        <w:rPr>
          <w:rFonts w:asciiTheme="minorHAnsi" w:hAnsiTheme="minorHAnsi" w:cstheme="minorHAnsi"/>
          <w:sz w:val="22"/>
          <w:szCs w:val="22"/>
        </w:rPr>
      </w:pPr>
      <w:r w:rsidRPr="00592BC6">
        <w:rPr>
          <w:rFonts w:asciiTheme="minorHAnsi" w:hAnsiTheme="minorHAnsi" w:cstheme="minorHAnsi"/>
          <w:sz w:val="22"/>
          <w:szCs w:val="22"/>
        </w:rPr>
        <w:t>akceptujemy projekt umowy i zobowiązujemy się w przypadku wybrania naszej oferty do zawarcia umowy na wyżej wymienionych warunkach w miejscu i terminie wyznaczonym przez Zamawiającego</w:t>
      </w:r>
      <w:r w:rsidR="001C0945" w:rsidRPr="00592BC6">
        <w:rPr>
          <w:rFonts w:asciiTheme="minorHAnsi" w:hAnsiTheme="minorHAnsi" w:cstheme="minorHAnsi"/>
          <w:sz w:val="22"/>
          <w:szCs w:val="22"/>
        </w:rPr>
        <w:t>,</w:t>
      </w:r>
    </w:p>
    <w:p w14:paraId="6E8AD262" w14:textId="5DF6ED80" w:rsidR="00CD3AF8" w:rsidRPr="00592BC6" w:rsidRDefault="00CD3AF8" w:rsidP="00592BC6">
      <w:pPr>
        <w:pStyle w:val="Akapitzlist"/>
        <w:numPr>
          <w:ilvl w:val="0"/>
          <w:numId w:val="42"/>
        </w:numPr>
        <w:spacing w:after="120"/>
        <w:ind w:right="349"/>
        <w:jc w:val="both"/>
        <w:rPr>
          <w:rFonts w:asciiTheme="minorHAnsi" w:hAnsiTheme="minorHAnsi" w:cstheme="minorHAnsi"/>
          <w:sz w:val="22"/>
          <w:szCs w:val="22"/>
        </w:rPr>
      </w:pPr>
      <w:r w:rsidRPr="00592BC6">
        <w:rPr>
          <w:rFonts w:asciiTheme="minorHAnsi" w:hAnsiTheme="minorHAnsi" w:cstheme="minorHAnsi"/>
          <w:sz w:val="22"/>
          <w:szCs w:val="22"/>
        </w:rPr>
        <w:t>uważamy się za związanych niniejszą ofertą przez okres 30 dni od dnia upływu terminu składania ofert</w:t>
      </w:r>
      <w:r w:rsidR="001C0945" w:rsidRPr="00592BC6">
        <w:rPr>
          <w:rFonts w:asciiTheme="minorHAnsi" w:hAnsiTheme="minorHAnsi" w:cstheme="minorHAnsi"/>
          <w:sz w:val="22"/>
          <w:szCs w:val="22"/>
        </w:rPr>
        <w:t>,</w:t>
      </w:r>
    </w:p>
    <w:p w14:paraId="5CA17D13" w14:textId="22326553" w:rsidR="00CD3AF8" w:rsidRPr="0077543F" w:rsidRDefault="00CD3AF8" w:rsidP="0077543F">
      <w:pPr>
        <w:spacing w:after="120"/>
        <w:ind w:right="349"/>
        <w:jc w:val="both"/>
        <w:rPr>
          <w:rFonts w:asciiTheme="minorHAnsi" w:hAnsiTheme="minorHAnsi" w:cstheme="minorHAnsi"/>
          <w:sz w:val="22"/>
          <w:szCs w:val="22"/>
        </w:rPr>
      </w:pPr>
      <w:r w:rsidRPr="0077543F">
        <w:rPr>
          <w:rFonts w:asciiTheme="minorHAnsi" w:hAnsiTheme="minorHAnsi" w:cstheme="minorHAnsi"/>
          <w:sz w:val="22"/>
          <w:szCs w:val="22"/>
        </w:rPr>
        <w:t>wypełniliśmy obowiązki informacyjne przewidziane w art. 13 lub art. 14 RODO</w:t>
      </w:r>
      <w:r w:rsidRPr="00FD39F9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77543F">
        <w:rPr>
          <w:rFonts w:asciiTheme="minorHAnsi" w:hAnsiTheme="minorHAnsi" w:cstheme="minorHAnsi"/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</w:t>
      </w:r>
      <w:r w:rsidR="001C0945" w:rsidRPr="0077543F">
        <w:rPr>
          <w:rFonts w:asciiTheme="minorHAnsi" w:hAnsiTheme="minorHAnsi" w:cstheme="minorHAnsi"/>
          <w:sz w:val="22"/>
          <w:szCs w:val="22"/>
        </w:rPr>
        <w:t>,</w:t>
      </w:r>
    </w:p>
    <w:p w14:paraId="3A481C6B" w14:textId="1B6C4A31" w:rsidR="00CD3AF8" w:rsidRPr="0077543F" w:rsidRDefault="00CD3AF8" w:rsidP="0077543F">
      <w:pPr>
        <w:spacing w:after="120"/>
        <w:ind w:right="349"/>
        <w:jc w:val="both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  <w:r w:rsidRPr="0077543F">
        <w:rPr>
          <w:rFonts w:asciiTheme="minorHAnsi" w:hAnsiTheme="minorHAnsi" w:cstheme="minorHAnsi"/>
          <w:sz w:val="22"/>
          <w:szCs w:val="22"/>
        </w:rPr>
        <w:t>osobą wyznaczoną do kontaktów w sprawie zawarcia umowy jest……………….………………</w:t>
      </w:r>
      <w:r w:rsidR="00FD39F9" w:rsidRPr="0077543F">
        <w:rPr>
          <w:rFonts w:asciiTheme="minorHAnsi" w:hAnsiTheme="minorHAnsi" w:cstheme="minorHAnsi"/>
          <w:sz w:val="22"/>
          <w:szCs w:val="22"/>
        </w:rPr>
        <w:t>……………..</w:t>
      </w:r>
    </w:p>
    <w:p w14:paraId="7B76F887" w14:textId="77777777" w:rsidR="00CD3AF8" w:rsidRPr="00FD39F9" w:rsidRDefault="00CD3AF8" w:rsidP="0077543F">
      <w:pPr>
        <w:pStyle w:val="Lista"/>
        <w:widowControl/>
        <w:suppressAutoHyphens w:val="0"/>
        <w:spacing w:line="276" w:lineRule="auto"/>
        <w:jc w:val="left"/>
        <w:rPr>
          <w:rFonts w:asciiTheme="minorHAnsi" w:eastAsia="Times New Roman" w:hAnsiTheme="minorHAnsi" w:cstheme="minorHAnsi"/>
          <w:color w:val="auto"/>
          <w:sz w:val="22"/>
          <w:szCs w:val="22"/>
        </w:rPr>
      </w:pPr>
      <w:r w:rsidRPr="00FD39F9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>Sposób kontaktu:</w:t>
      </w:r>
    </w:p>
    <w:p w14:paraId="1E295412" w14:textId="77777777" w:rsidR="00CD3AF8" w:rsidRPr="0077543F" w:rsidRDefault="00CD3AF8" w:rsidP="0077543F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7543F">
        <w:rPr>
          <w:rFonts w:asciiTheme="minorHAnsi" w:hAnsiTheme="minorHAnsi" w:cstheme="minorHAnsi"/>
          <w:sz w:val="22"/>
          <w:szCs w:val="22"/>
        </w:rPr>
        <w:t>telefon ………………………………………………………………….</w:t>
      </w:r>
    </w:p>
    <w:p w14:paraId="0A0AE9BA" w14:textId="77777777" w:rsidR="00FD39F9" w:rsidRPr="0077543F" w:rsidRDefault="00CD3AF8" w:rsidP="0077543F">
      <w:pPr>
        <w:tabs>
          <w:tab w:val="left" w:pos="54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7543F">
        <w:rPr>
          <w:rFonts w:asciiTheme="minorHAnsi" w:hAnsiTheme="minorHAnsi" w:cstheme="minorHAnsi"/>
          <w:sz w:val="22"/>
          <w:szCs w:val="22"/>
        </w:rPr>
        <w:t>e-mail: …………………</w:t>
      </w:r>
      <w:r w:rsidR="00FD39F9" w:rsidRPr="0077543F">
        <w:rPr>
          <w:rFonts w:asciiTheme="minorHAnsi" w:hAnsiTheme="minorHAnsi" w:cstheme="minorHAnsi"/>
          <w:sz w:val="22"/>
          <w:szCs w:val="22"/>
        </w:rPr>
        <w:t>…………………………………………………</w:t>
      </w:r>
    </w:p>
    <w:p w14:paraId="1AC9B8E1" w14:textId="7E3A7960" w:rsidR="00CD3AF8" w:rsidRPr="0077543F" w:rsidRDefault="00CD3AF8" w:rsidP="00D769F9">
      <w:pPr>
        <w:tabs>
          <w:tab w:val="left" w:pos="54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D39F9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77543F">
        <w:rPr>
          <w:rFonts w:asciiTheme="minorHAnsi" w:hAnsiTheme="minorHAnsi" w:cstheme="minorHAnsi"/>
          <w:sz w:val="22"/>
          <w:szCs w:val="22"/>
        </w:rPr>
        <w:t xml:space="preserve"> rozporządzenie Parlamentu Europejskiego i Rady (UE) 2016/679 z dnia 27 kwietnia 2016 r. </w:t>
      </w:r>
      <w:r w:rsidR="00D769F9">
        <w:rPr>
          <w:rFonts w:asciiTheme="minorHAnsi" w:hAnsiTheme="minorHAnsi" w:cstheme="minorHAnsi"/>
          <w:sz w:val="22"/>
          <w:szCs w:val="22"/>
        </w:rPr>
        <w:t xml:space="preserve">                         </w:t>
      </w:r>
      <w:r w:rsidRPr="0077543F">
        <w:rPr>
          <w:rFonts w:asciiTheme="minorHAnsi" w:hAnsiTheme="minorHAnsi" w:cstheme="minorHAnsi"/>
          <w:sz w:val="22"/>
          <w:szCs w:val="22"/>
        </w:rPr>
        <w:t>w sprawie ochrony osób fizycznych w związku z przetwarzaniem danych osobowych i w sprawie swobodnego przepływu takich danych oraz uchylenia dyrektywy 95/46/WE (ogólne rozporządzenie</w:t>
      </w:r>
      <w:r w:rsidR="00D769F9"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Pr="0077543F">
        <w:rPr>
          <w:rFonts w:asciiTheme="minorHAnsi" w:hAnsiTheme="minorHAnsi" w:cstheme="minorHAnsi"/>
          <w:sz w:val="22"/>
          <w:szCs w:val="22"/>
        </w:rPr>
        <w:t xml:space="preserve"> o</w:t>
      </w:r>
      <w:r w:rsidR="00D769F9">
        <w:rPr>
          <w:rFonts w:asciiTheme="minorHAnsi" w:hAnsiTheme="minorHAnsi" w:cstheme="minorHAnsi"/>
          <w:sz w:val="22"/>
          <w:szCs w:val="22"/>
        </w:rPr>
        <w:t xml:space="preserve">    </w:t>
      </w:r>
      <w:r w:rsidRPr="0077543F">
        <w:rPr>
          <w:rFonts w:asciiTheme="minorHAnsi" w:hAnsiTheme="minorHAnsi" w:cstheme="minorHAnsi"/>
          <w:sz w:val="22"/>
          <w:szCs w:val="22"/>
        </w:rPr>
        <w:t xml:space="preserve"> ochronie danych) (Dz. Urz. UE L 119 z 04.05.2016, str. 1). </w:t>
      </w:r>
    </w:p>
    <w:p w14:paraId="47C659D8" w14:textId="77777777" w:rsidR="00CD3AF8" w:rsidRPr="0077543F" w:rsidRDefault="00CD3AF8" w:rsidP="00D769F9">
      <w:pPr>
        <w:tabs>
          <w:tab w:val="left" w:pos="54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543F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Pr="0077543F">
        <w:rPr>
          <w:rFonts w:asciiTheme="minorHAnsi" w:hAnsiTheme="minorHAnsi" w:cstheme="minorHAnsi"/>
          <w:color w:val="000000"/>
          <w:sz w:val="22"/>
          <w:szCs w:val="22"/>
        </w:rPr>
        <w:t xml:space="preserve">W przypadku gdy wykonawca </w:t>
      </w:r>
      <w:r w:rsidRPr="0077543F">
        <w:rPr>
          <w:rFonts w:asciiTheme="minorHAnsi" w:hAnsiTheme="minorHAnsi" w:cstheme="minorHAnsi"/>
          <w:sz w:val="22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038D909" w14:textId="77777777" w:rsidR="00CD3AF8" w:rsidRPr="00FD39F9" w:rsidRDefault="00CD3AF8" w:rsidP="0077543F">
      <w:pPr>
        <w:tabs>
          <w:tab w:val="left" w:pos="54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FEB20E8" w14:textId="25C9CC2A" w:rsidR="00CD3AF8" w:rsidRPr="00FD39F9" w:rsidRDefault="0077543F" w:rsidP="0077543F">
      <w:pPr>
        <w:pStyle w:val="Lista"/>
        <w:widowControl/>
        <w:tabs>
          <w:tab w:val="left" w:pos="540"/>
        </w:tabs>
        <w:suppressAutoHyphens w:val="0"/>
        <w:autoSpaceDE w:val="0"/>
        <w:autoSpaceDN w:val="0"/>
        <w:adjustRightInd w:val="0"/>
        <w:spacing w:line="276" w:lineRule="auto"/>
        <w:jc w:val="left"/>
        <w:rPr>
          <w:rFonts w:asciiTheme="minorHAnsi" w:eastAsia="Calibri" w:hAnsiTheme="minorHAnsi" w:cstheme="minorHAnsi"/>
          <w:sz w:val="22"/>
          <w:szCs w:val="22"/>
          <w:lang w:bidi="ar-SA"/>
        </w:rPr>
      </w:pPr>
      <w:r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 xml:space="preserve">j)   </w:t>
      </w:r>
      <w:r w:rsidR="00CD3AF8" w:rsidRPr="00FD39F9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>jeste</w:t>
      </w:r>
      <w:r w:rsidR="00CD3AF8" w:rsidRPr="00FD39F9">
        <w:rPr>
          <w:rFonts w:asciiTheme="minorHAnsi" w:eastAsia="Calibri" w:hAnsiTheme="minorHAnsi" w:cstheme="minorHAnsi"/>
          <w:sz w:val="22"/>
          <w:szCs w:val="22"/>
          <w:lang w:bidi="ar-SA"/>
        </w:rPr>
        <w:t>śmy świadomi odpowiedzialności karnej za złożenie fałszywego oświadczenia.</w:t>
      </w:r>
    </w:p>
    <w:p w14:paraId="7A5A6109" w14:textId="77777777" w:rsidR="00CD3AF8" w:rsidRPr="00FD39F9" w:rsidRDefault="00CD3AF8" w:rsidP="00CD3AF8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784980BD" w14:textId="77777777" w:rsidR="00CD3AF8" w:rsidRDefault="00CD3AF8" w:rsidP="00CD3AF8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226AFAF2" w14:textId="77777777" w:rsidR="0077543F" w:rsidRDefault="0077543F" w:rsidP="00CD3AF8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4C8F1468" w14:textId="77777777" w:rsidR="0077543F" w:rsidRPr="00FD39F9" w:rsidRDefault="0077543F" w:rsidP="00CD3AF8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36DCD736" w14:textId="228EC8E4" w:rsidR="00CD3AF8" w:rsidRPr="00FD39F9" w:rsidRDefault="00D769F9" w:rsidP="00CD3AF8">
      <w:pPr>
        <w:pStyle w:val="Defaul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</w:t>
      </w:r>
      <w:r w:rsidR="00CD3AF8" w:rsidRPr="00FD39F9">
        <w:rPr>
          <w:rFonts w:asciiTheme="minorHAnsi" w:hAnsiTheme="minorHAnsi" w:cstheme="minorHAnsi"/>
          <w:sz w:val="22"/>
          <w:szCs w:val="22"/>
        </w:rPr>
        <w:t>……………………………………</w:t>
      </w:r>
    </w:p>
    <w:p w14:paraId="5138F288" w14:textId="77777777" w:rsidR="00CD3AF8" w:rsidRPr="00FD39F9" w:rsidRDefault="00CD3AF8" w:rsidP="00CD3AF8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FD39F9">
        <w:rPr>
          <w:rFonts w:asciiTheme="minorHAnsi" w:hAnsiTheme="minorHAnsi" w:cstheme="minorHAnsi"/>
          <w:sz w:val="22"/>
          <w:szCs w:val="22"/>
        </w:rPr>
        <w:t xml:space="preserve">        Miejscowość i data</w:t>
      </w:r>
    </w:p>
    <w:p w14:paraId="10BD22ED" w14:textId="77777777" w:rsidR="00CD3AF8" w:rsidRPr="00FD39F9" w:rsidRDefault="00CD3AF8" w:rsidP="00CD3AF8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42F19791" w14:textId="77777777" w:rsidR="00CD3AF8" w:rsidRPr="00FD39F9" w:rsidRDefault="00CD3AF8" w:rsidP="00CD3AF8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49507BBA" w14:textId="77777777" w:rsidR="00CD3AF8" w:rsidRPr="00FD39F9" w:rsidRDefault="00CD3AF8" w:rsidP="00CD3AF8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  <w:r w:rsidRPr="00FD39F9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2FA7778C" w14:textId="77777777" w:rsidR="00CD3AF8" w:rsidRPr="00FD39F9" w:rsidRDefault="00CD3AF8" w:rsidP="00CD3AF8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</w:p>
    <w:p w14:paraId="46A1FBB1" w14:textId="77777777" w:rsidR="00CD3AF8" w:rsidRPr="00FD39F9" w:rsidRDefault="00CD3AF8" w:rsidP="00CD3AF8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  <w:r w:rsidRPr="00FD39F9">
        <w:rPr>
          <w:rFonts w:asciiTheme="minorHAnsi" w:hAnsiTheme="minorHAnsi" w:cstheme="minorHAnsi"/>
          <w:sz w:val="22"/>
          <w:szCs w:val="22"/>
        </w:rPr>
        <w:t xml:space="preserve">    Pieczęć i czytelny podpis Wykonawcy</w:t>
      </w:r>
    </w:p>
    <w:p w14:paraId="4F419A3B" w14:textId="77777777" w:rsidR="00CD3AF8" w:rsidRPr="00FD39F9" w:rsidRDefault="00CD3AF8" w:rsidP="00CD3AF8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  <w:r w:rsidRPr="00FD39F9">
        <w:rPr>
          <w:rFonts w:asciiTheme="minorHAnsi" w:hAnsiTheme="minorHAnsi" w:cstheme="minorHAnsi"/>
          <w:sz w:val="22"/>
          <w:szCs w:val="22"/>
        </w:rPr>
        <w:t xml:space="preserve"> lub osoby upoważnionej do reprezentowania Wykonawcy</w:t>
      </w:r>
    </w:p>
    <w:p w14:paraId="22C6969D" w14:textId="77777777" w:rsidR="00CD3AF8" w:rsidRPr="00FD39F9" w:rsidRDefault="00CD3AF8" w:rsidP="00CD3AF8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378CBBF5" w14:textId="77777777" w:rsidR="00CD3AF8" w:rsidRPr="00FD39F9" w:rsidRDefault="00CD3AF8" w:rsidP="00CD3AF8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2D138550" w14:textId="77777777" w:rsidR="00CD3AF8" w:rsidRPr="00FD39F9" w:rsidRDefault="00CD3AF8" w:rsidP="00CD3AF8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60EE29B3" w14:textId="77777777" w:rsidR="00CD3AF8" w:rsidRPr="00FD39F9" w:rsidRDefault="00CD3AF8" w:rsidP="00CD3AF8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</w:p>
    <w:p w14:paraId="5E009AF0" w14:textId="03FD98BA" w:rsidR="00EF49F5" w:rsidRPr="00FD39F9" w:rsidRDefault="00EF49F5" w:rsidP="00EF49F5">
      <w:pPr>
        <w:shd w:val="clear" w:color="auto" w:fill="FFFFFF"/>
        <w:tabs>
          <w:tab w:val="left" w:pos="9356"/>
        </w:tabs>
        <w:spacing w:line="317" w:lineRule="exact"/>
        <w:ind w:left="7740" w:right="-2" w:hanging="1368"/>
        <w:jc w:val="right"/>
        <w:rPr>
          <w:rFonts w:asciiTheme="minorHAnsi" w:hAnsiTheme="minorHAnsi" w:cstheme="minorHAnsi"/>
          <w:sz w:val="22"/>
          <w:szCs w:val="22"/>
        </w:rPr>
      </w:pPr>
    </w:p>
    <w:sectPr w:rsidR="00EF49F5" w:rsidRPr="00FD39F9" w:rsidSect="0079078D">
      <w:footerReference w:type="default" r:id="rId8"/>
      <w:footerReference w:type="first" r:id="rId9"/>
      <w:pgSz w:w="11906" w:h="16838" w:code="9"/>
      <w:pgMar w:top="709" w:right="1417" w:bottom="1417" w:left="1417" w:header="708" w:footer="708" w:gutter="0"/>
      <w:cols w:space="708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24F9E1" w14:textId="77777777" w:rsidR="00183319" w:rsidRDefault="00183319">
      <w:r>
        <w:separator/>
      </w:r>
    </w:p>
  </w:endnote>
  <w:endnote w:type="continuationSeparator" w:id="0">
    <w:p w14:paraId="0BD039BE" w14:textId="77777777" w:rsidR="00183319" w:rsidRDefault="00183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HAnsi" w:hAnsiTheme="minorHAnsi" w:cstheme="minorHAnsi"/>
      </w:rPr>
      <w:id w:val="-1317494039"/>
      <w:docPartObj>
        <w:docPartGallery w:val="Page Numbers (Bottom of Page)"/>
        <w:docPartUnique/>
      </w:docPartObj>
    </w:sdtPr>
    <w:sdtEndPr/>
    <w:sdtContent>
      <w:p w14:paraId="3CB146D0" w14:textId="77777777" w:rsidR="00D769F9" w:rsidRDefault="00D769F9">
        <w:pPr>
          <w:pStyle w:val="Stopka"/>
          <w:jc w:val="center"/>
          <w:rPr>
            <w:rFonts w:asciiTheme="minorHAnsi" w:hAnsiTheme="minorHAnsi" w:cstheme="minorHAnsi"/>
            <w:sz w:val="24"/>
            <w:szCs w:val="24"/>
          </w:rPr>
        </w:pPr>
      </w:p>
      <w:p w14:paraId="3E82A84C" w14:textId="5E50D23D" w:rsidR="00F35335" w:rsidRPr="00D769F9" w:rsidRDefault="00F35335">
        <w:pPr>
          <w:pStyle w:val="Stopka"/>
          <w:jc w:val="center"/>
          <w:rPr>
            <w:rFonts w:asciiTheme="minorHAnsi" w:hAnsiTheme="minorHAnsi" w:cstheme="minorHAnsi"/>
          </w:rPr>
        </w:pPr>
        <w:r w:rsidRPr="00D769F9">
          <w:rPr>
            <w:rFonts w:asciiTheme="minorHAnsi" w:hAnsiTheme="minorHAnsi" w:cstheme="minorHAnsi"/>
            <w:sz w:val="24"/>
            <w:szCs w:val="24"/>
          </w:rPr>
          <w:fldChar w:fldCharType="begin"/>
        </w:r>
        <w:r w:rsidRPr="00D769F9">
          <w:rPr>
            <w:rFonts w:asciiTheme="minorHAnsi" w:hAnsiTheme="minorHAnsi" w:cstheme="minorHAnsi"/>
            <w:sz w:val="24"/>
            <w:szCs w:val="24"/>
          </w:rPr>
          <w:instrText>PAGE   \* MERGEFORMAT</w:instrText>
        </w:r>
        <w:r w:rsidRPr="00D769F9">
          <w:rPr>
            <w:rFonts w:asciiTheme="minorHAnsi" w:hAnsiTheme="minorHAnsi" w:cstheme="minorHAnsi"/>
            <w:sz w:val="24"/>
            <w:szCs w:val="24"/>
          </w:rPr>
          <w:fldChar w:fldCharType="separate"/>
        </w:r>
        <w:r w:rsidR="001759DE" w:rsidRPr="00D769F9">
          <w:rPr>
            <w:rFonts w:asciiTheme="minorHAnsi" w:hAnsiTheme="minorHAnsi" w:cstheme="minorHAnsi"/>
            <w:noProof/>
            <w:sz w:val="24"/>
            <w:szCs w:val="24"/>
          </w:rPr>
          <w:t>3</w:t>
        </w:r>
        <w:r w:rsidRPr="00D769F9">
          <w:rPr>
            <w:rFonts w:asciiTheme="minorHAnsi" w:hAnsiTheme="minorHAnsi" w:cstheme="minorHAnsi"/>
            <w:sz w:val="24"/>
            <w:szCs w:val="24"/>
          </w:rPr>
          <w:fldChar w:fldCharType="end"/>
        </w:r>
      </w:p>
    </w:sdtContent>
  </w:sdt>
  <w:p w14:paraId="41B02A67" w14:textId="77777777" w:rsidR="00463CAA" w:rsidRPr="00D769F9" w:rsidRDefault="00463CAA">
    <w:pPr>
      <w:pStyle w:val="Stopka"/>
      <w:tabs>
        <w:tab w:val="left" w:pos="1843"/>
        <w:tab w:val="left" w:pos="3686"/>
        <w:tab w:val="left" w:pos="5529"/>
        <w:tab w:val="left" w:pos="7371"/>
      </w:tabs>
      <w:rPr>
        <w:rFonts w:asciiTheme="minorHAnsi" w:hAnsiTheme="minorHAnsi" w:cstheme="min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4F971C" w14:textId="77777777" w:rsidR="00463CAA" w:rsidRDefault="00463CAA">
    <w:pPr>
      <w:tabs>
        <w:tab w:val="right" w:pos="9072"/>
      </w:tabs>
      <w:rPr>
        <w:sz w:val="16"/>
        <w:u w:val="single"/>
      </w:rPr>
    </w:pPr>
  </w:p>
  <w:p w14:paraId="4B64C1C5" w14:textId="77777777" w:rsidR="00463CAA" w:rsidRPr="00126D9B" w:rsidRDefault="00463CAA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F3A49D" w14:textId="77777777" w:rsidR="00183319" w:rsidRDefault="00183319">
      <w:r>
        <w:separator/>
      </w:r>
    </w:p>
  </w:footnote>
  <w:footnote w:type="continuationSeparator" w:id="0">
    <w:p w14:paraId="2A711190" w14:textId="77777777" w:rsidR="00183319" w:rsidRDefault="001833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0148A"/>
    <w:multiLevelType w:val="hybridMultilevel"/>
    <w:tmpl w:val="66903D86"/>
    <w:lvl w:ilvl="0" w:tplc="315AA62E">
      <w:start w:val="1"/>
      <w:numFmt w:val="bullet"/>
      <w:lvlText w:val=""/>
      <w:lvlJc w:val="left"/>
      <w:pPr>
        <w:tabs>
          <w:tab w:val="num" w:pos="1097"/>
        </w:tabs>
        <w:ind w:left="1097" w:hanging="34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6E413DC"/>
    <w:multiLevelType w:val="hybridMultilevel"/>
    <w:tmpl w:val="28803F9A"/>
    <w:lvl w:ilvl="0" w:tplc="A442068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EB047F"/>
    <w:multiLevelType w:val="hybridMultilevel"/>
    <w:tmpl w:val="3A4855E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C0597C"/>
    <w:multiLevelType w:val="hybridMultilevel"/>
    <w:tmpl w:val="76D2E144"/>
    <w:lvl w:ilvl="0" w:tplc="5538A15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B50ADB52">
      <w:start w:val="1"/>
      <w:numFmt w:val="decimal"/>
      <w:lvlText w:val="%2."/>
      <w:lvlJc w:val="left"/>
      <w:pPr>
        <w:tabs>
          <w:tab w:val="num" w:pos="1437"/>
        </w:tabs>
        <w:ind w:left="1437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C50936"/>
    <w:multiLevelType w:val="hybridMultilevel"/>
    <w:tmpl w:val="04BC11AA"/>
    <w:lvl w:ilvl="0" w:tplc="041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D61D37"/>
    <w:multiLevelType w:val="hybridMultilevel"/>
    <w:tmpl w:val="136C78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shadow w:val="0"/>
        <w:emboss w:val="0"/>
        <w:imprint w:val="0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62AAD"/>
    <w:multiLevelType w:val="hybridMultilevel"/>
    <w:tmpl w:val="36D6FDE0"/>
    <w:lvl w:ilvl="0" w:tplc="55C84C66">
      <w:start w:val="1"/>
      <w:numFmt w:val="upperRoman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sz w:val="20"/>
        <w:szCs w:val="20"/>
      </w:rPr>
    </w:lvl>
    <w:lvl w:ilvl="1" w:tplc="6D0269F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7848E1"/>
    <w:multiLevelType w:val="hybridMultilevel"/>
    <w:tmpl w:val="64B601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EF2FBC"/>
    <w:multiLevelType w:val="hybridMultilevel"/>
    <w:tmpl w:val="982A14F0"/>
    <w:lvl w:ilvl="0" w:tplc="B5D40EE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9A49AC"/>
    <w:multiLevelType w:val="hybridMultilevel"/>
    <w:tmpl w:val="A9F21344"/>
    <w:lvl w:ilvl="0" w:tplc="574676C0">
      <w:start w:val="1"/>
      <w:numFmt w:val="decimal"/>
      <w:lvlText w:val="%1."/>
      <w:lvlJc w:val="left"/>
      <w:pPr>
        <w:ind w:left="1003" w:hanging="360"/>
      </w:pPr>
      <w:rPr>
        <w:rFonts w:hint="default"/>
        <w:b w:val="0"/>
        <w:i w:val="0"/>
        <w:strike w:val="0"/>
        <w:dstrike w:val="0"/>
        <w:shadow w:val="0"/>
        <w:emboss w:val="0"/>
        <w:imprint w:val="0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 w15:restartNumberingAfterBreak="0">
    <w:nsid w:val="1F7B6D2D"/>
    <w:multiLevelType w:val="hybridMultilevel"/>
    <w:tmpl w:val="6D84C7B4"/>
    <w:lvl w:ilvl="0" w:tplc="DB944878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  <w:i w:val="0"/>
        <w:sz w:val="20"/>
        <w:szCs w:val="20"/>
      </w:rPr>
    </w:lvl>
    <w:lvl w:ilvl="1" w:tplc="462C52C6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5B446C"/>
    <w:multiLevelType w:val="hybridMultilevel"/>
    <w:tmpl w:val="F1E6B6C4"/>
    <w:lvl w:ilvl="0" w:tplc="A442068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D6EA4D6A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89378C"/>
    <w:multiLevelType w:val="hybridMultilevel"/>
    <w:tmpl w:val="D8F00E9A"/>
    <w:lvl w:ilvl="0" w:tplc="CC4C0D9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5538A152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BD5D6C"/>
    <w:multiLevelType w:val="hybridMultilevel"/>
    <w:tmpl w:val="9C84FD9E"/>
    <w:lvl w:ilvl="0" w:tplc="CC4C0D9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38C2CAF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C00CFE"/>
    <w:multiLevelType w:val="hybridMultilevel"/>
    <w:tmpl w:val="A07AD70E"/>
    <w:lvl w:ilvl="0" w:tplc="AF86197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2013FC"/>
    <w:multiLevelType w:val="hybridMultilevel"/>
    <w:tmpl w:val="9A7E4F4A"/>
    <w:lvl w:ilvl="0" w:tplc="A442068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0A6141A"/>
    <w:multiLevelType w:val="singleLevel"/>
    <w:tmpl w:val="CD06EC72"/>
    <w:lvl w:ilvl="0">
      <w:start w:val="84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2CE3EA8"/>
    <w:multiLevelType w:val="hybridMultilevel"/>
    <w:tmpl w:val="AE4E8AFC"/>
    <w:lvl w:ilvl="0" w:tplc="A866E0D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  <w:sz w:val="24"/>
        <w:szCs w:val="24"/>
      </w:rPr>
    </w:lvl>
    <w:lvl w:ilvl="1" w:tplc="89F858C6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2F2EB9"/>
    <w:multiLevelType w:val="hybridMultilevel"/>
    <w:tmpl w:val="A36CFE4E"/>
    <w:lvl w:ilvl="0" w:tplc="574676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kern w:val="0"/>
        <w:sz w:val="22"/>
        <w:szCs w:val="22"/>
        <w:u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431293"/>
    <w:multiLevelType w:val="hybridMultilevel"/>
    <w:tmpl w:val="706A13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242252"/>
    <w:multiLevelType w:val="hybridMultilevel"/>
    <w:tmpl w:val="D4D48790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1" w15:restartNumberingAfterBreak="0">
    <w:nsid w:val="3E0F7CDB"/>
    <w:multiLevelType w:val="hybridMultilevel"/>
    <w:tmpl w:val="5B9CD360"/>
    <w:lvl w:ilvl="0" w:tplc="574676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shadow w:val="0"/>
        <w:emboss w:val="0"/>
        <w:imprint w:val="0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285631"/>
    <w:multiLevelType w:val="hybridMultilevel"/>
    <w:tmpl w:val="DD06BF5A"/>
    <w:lvl w:ilvl="0" w:tplc="76E8218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EA75E70"/>
    <w:multiLevelType w:val="hybridMultilevel"/>
    <w:tmpl w:val="45B6ED96"/>
    <w:lvl w:ilvl="0" w:tplc="28E8A44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213180"/>
    <w:multiLevelType w:val="hybridMultilevel"/>
    <w:tmpl w:val="6644CBB4"/>
    <w:lvl w:ilvl="0" w:tplc="041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301329C"/>
    <w:multiLevelType w:val="hybridMultilevel"/>
    <w:tmpl w:val="AFEEB410"/>
    <w:lvl w:ilvl="0" w:tplc="809C789E">
      <w:start w:val="1"/>
      <w:numFmt w:val="decimal"/>
      <w:lvlText w:val="%1."/>
      <w:lvlJc w:val="left"/>
      <w:pPr>
        <w:ind w:left="360" w:hanging="360"/>
      </w:pPr>
      <w:rPr>
        <w:rFonts w:ascii="Cambria" w:hAnsi="Cambria" w:cs="Times New Roman" w:hint="default"/>
        <w:b w:val="0"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14399C"/>
    <w:multiLevelType w:val="hybridMultilevel"/>
    <w:tmpl w:val="3902705C"/>
    <w:lvl w:ilvl="0" w:tplc="C2C45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B7B7F"/>
    <w:multiLevelType w:val="hybridMultilevel"/>
    <w:tmpl w:val="FB046714"/>
    <w:lvl w:ilvl="0" w:tplc="2E46B208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8134FD6"/>
    <w:multiLevelType w:val="hybridMultilevel"/>
    <w:tmpl w:val="E9C0ECE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2F6A7ED6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BDD177B"/>
    <w:multiLevelType w:val="hybridMultilevel"/>
    <w:tmpl w:val="1B16891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E7C2D1B"/>
    <w:multiLevelType w:val="hybridMultilevel"/>
    <w:tmpl w:val="1C623C30"/>
    <w:lvl w:ilvl="0" w:tplc="04150001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5D20CE"/>
    <w:multiLevelType w:val="multilevel"/>
    <w:tmpl w:val="854AEDC6"/>
    <w:lvl w:ilvl="0">
      <w:start w:val="6"/>
      <w:numFmt w:val="upperRoman"/>
      <w:lvlText w:val="%1."/>
      <w:lvlJc w:val="left"/>
      <w:pPr>
        <w:ind w:left="2813" w:hanging="694"/>
      </w:pPr>
      <w:rPr>
        <w:rFonts w:ascii="Times New Roman" w:eastAsia="Times New Roman" w:hAnsi="Times New Roman" w:cs="Times New Roman"/>
        <w:color w:val="2D74B5"/>
        <w:spacing w:val="0"/>
        <w:w w:val="73"/>
        <w:sz w:val="32"/>
        <w:szCs w:val="32"/>
      </w:rPr>
    </w:lvl>
    <w:lvl w:ilvl="1">
      <w:start w:val="1"/>
      <w:numFmt w:val="decimal"/>
      <w:lvlText w:val="%2."/>
      <w:lvlJc w:val="left"/>
      <w:pPr>
        <w:ind w:left="2520" w:hanging="428"/>
      </w:pPr>
      <w:rPr>
        <w:rFonts w:ascii="Times New Roman" w:eastAsia="Times New Roman" w:hAnsi="Times New Roman" w:cs="Times New Roman"/>
        <w:w w:val="100"/>
        <w:sz w:val="24"/>
        <w:szCs w:val="24"/>
      </w:rPr>
    </w:lvl>
    <w:lvl w:ilvl="2">
      <w:numFmt w:val="bullet"/>
      <w:lvlText w:val="•"/>
      <w:lvlJc w:val="left"/>
      <w:pPr>
        <w:ind w:left="3835" w:hanging="428"/>
      </w:pPr>
    </w:lvl>
    <w:lvl w:ilvl="3">
      <w:numFmt w:val="bullet"/>
      <w:lvlText w:val="•"/>
      <w:lvlJc w:val="left"/>
      <w:pPr>
        <w:ind w:left="4853" w:hanging="428"/>
      </w:pPr>
    </w:lvl>
    <w:lvl w:ilvl="4">
      <w:numFmt w:val="bullet"/>
      <w:lvlText w:val="•"/>
      <w:lvlJc w:val="left"/>
      <w:pPr>
        <w:ind w:left="5872" w:hanging="428"/>
      </w:pPr>
    </w:lvl>
    <w:lvl w:ilvl="5">
      <w:numFmt w:val="bullet"/>
      <w:lvlText w:val="•"/>
      <w:lvlJc w:val="left"/>
      <w:pPr>
        <w:ind w:left="6890" w:hanging="428"/>
      </w:pPr>
    </w:lvl>
    <w:lvl w:ilvl="6">
      <w:numFmt w:val="bullet"/>
      <w:lvlText w:val="•"/>
      <w:lvlJc w:val="left"/>
      <w:pPr>
        <w:ind w:left="7909" w:hanging="428"/>
      </w:pPr>
    </w:lvl>
    <w:lvl w:ilvl="7">
      <w:numFmt w:val="bullet"/>
      <w:lvlText w:val="•"/>
      <w:lvlJc w:val="left"/>
      <w:pPr>
        <w:ind w:left="8927" w:hanging="428"/>
      </w:pPr>
    </w:lvl>
    <w:lvl w:ilvl="8">
      <w:numFmt w:val="bullet"/>
      <w:lvlText w:val="•"/>
      <w:lvlJc w:val="left"/>
      <w:pPr>
        <w:ind w:left="9946" w:hanging="428"/>
      </w:pPr>
    </w:lvl>
  </w:abstractNum>
  <w:abstractNum w:abstractNumId="33" w15:restartNumberingAfterBreak="0">
    <w:nsid w:val="51D92E63"/>
    <w:multiLevelType w:val="hybridMultilevel"/>
    <w:tmpl w:val="F93CFA8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3D2781C"/>
    <w:multiLevelType w:val="hybridMultilevel"/>
    <w:tmpl w:val="1CEA83E2"/>
    <w:lvl w:ilvl="0" w:tplc="9FCCBE0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ABF0A75"/>
    <w:multiLevelType w:val="hybridMultilevel"/>
    <w:tmpl w:val="DADE067A"/>
    <w:lvl w:ilvl="0" w:tplc="359646DE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38C2CAF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0F">
      <w:start w:val="1"/>
      <w:numFmt w:val="decimal"/>
      <w:lvlText w:val="%3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3" w:tplc="28801642">
      <w:start w:val="5"/>
      <w:numFmt w:val="decimal"/>
      <w:lvlText w:val="%4."/>
      <w:lvlJc w:val="left"/>
      <w:pPr>
        <w:tabs>
          <w:tab w:val="num" w:pos="340"/>
        </w:tabs>
        <w:ind w:left="340" w:hanging="340"/>
      </w:pPr>
      <w:rPr>
        <w:rFonts w:hint="default"/>
        <w:sz w:val="28"/>
        <w:szCs w:val="28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1012CA0"/>
    <w:multiLevelType w:val="hybridMultilevel"/>
    <w:tmpl w:val="6A522CDC"/>
    <w:lvl w:ilvl="0" w:tplc="62CEF10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C41169"/>
    <w:multiLevelType w:val="hybridMultilevel"/>
    <w:tmpl w:val="CF6E3648"/>
    <w:lvl w:ilvl="0" w:tplc="D49010A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6731BFA"/>
    <w:multiLevelType w:val="hybridMultilevel"/>
    <w:tmpl w:val="57B89E54"/>
    <w:lvl w:ilvl="0" w:tplc="5538A15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79D42B68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3CE781A"/>
    <w:multiLevelType w:val="hybridMultilevel"/>
    <w:tmpl w:val="9C6A184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9910098"/>
    <w:multiLevelType w:val="hybridMultilevel"/>
    <w:tmpl w:val="CB9A5DC0"/>
    <w:lvl w:ilvl="0" w:tplc="CC4C0D9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6EC6070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A9A45A1"/>
    <w:multiLevelType w:val="hybridMultilevel"/>
    <w:tmpl w:val="D3F054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4C094A"/>
    <w:multiLevelType w:val="hybridMultilevel"/>
    <w:tmpl w:val="F8988744"/>
    <w:lvl w:ilvl="0" w:tplc="04150017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11356744">
    <w:abstractNumId w:val="16"/>
  </w:num>
  <w:num w:numId="2" w16cid:durableId="787967788">
    <w:abstractNumId w:val="10"/>
  </w:num>
  <w:num w:numId="3" w16cid:durableId="62291339">
    <w:abstractNumId w:val="22"/>
  </w:num>
  <w:num w:numId="4" w16cid:durableId="2034919818">
    <w:abstractNumId w:val="23"/>
  </w:num>
  <w:num w:numId="5" w16cid:durableId="276718410">
    <w:abstractNumId w:val="15"/>
  </w:num>
  <w:num w:numId="6" w16cid:durableId="719016683">
    <w:abstractNumId w:val="1"/>
  </w:num>
  <w:num w:numId="7" w16cid:durableId="458188751">
    <w:abstractNumId w:val="14"/>
  </w:num>
  <w:num w:numId="8" w16cid:durableId="1619992619">
    <w:abstractNumId w:val="12"/>
  </w:num>
  <w:num w:numId="9" w16cid:durableId="2100827716">
    <w:abstractNumId w:val="40"/>
  </w:num>
  <w:num w:numId="10" w16cid:durableId="1884830569">
    <w:abstractNumId w:val="3"/>
  </w:num>
  <w:num w:numId="11" w16cid:durableId="1385255963">
    <w:abstractNumId w:val="38"/>
  </w:num>
  <w:num w:numId="12" w16cid:durableId="634872602">
    <w:abstractNumId w:val="37"/>
  </w:num>
  <w:num w:numId="13" w16cid:durableId="824005700">
    <w:abstractNumId w:val="29"/>
  </w:num>
  <w:num w:numId="14" w16cid:durableId="1462188083">
    <w:abstractNumId w:val="33"/>
  </w:num>
  <w:num w:numId="15" w16cid:durableId="76024738">
    <w:abstractNumId w:val="17"/>
  </w:num>
  <w:num w:numId="16" w16cid:durableId="790782146">
    <w:abstractNumId w:val="11"/>
  </w:num>
  <w:num w:numId="17" w16cid:durableId="437602849">
    <w:abstractNumId w:val="34"/>
  </w:num>
  <w:num w:numId="18" w16cid:durableId="1010793935">
    <w:abstractNumId w:val="13"/>
  </w:num>
  <w:num w:numId="19" w16cid:durableId="1829593105">
    <w:abstractNumId w:val="0"/>
  </w:num>
  <w:num w:numId="20" w16cid:durableId="1788348610">
    <w:abstractNumId w:val="28"/>
  </w:num>
  <w:num w:numId="21" w16cid:durableId="1708523668">
    <w:abstractNumId w:val="6"/>
  </w:num>
  <w:num w:numId="22" w16cid:durableId="1812677020">
    <w:abstractNumId w:val="20"/>
  </w:num>
  <w:num w:numId="23" w16cid:durableId="652565906">
    <w:abstractNumId w:val="2"/>
  </w:num>
  <w:num w:numId="24" w16cid:durableId="352804689">
    <w:abstractNumId w:val="8"/>
  </w:num>
  <w:num w:numId="25" w16cid:durableId="536503846">
    <w:abstractNumId w:val="35"/>
  </w:num>
  <w:num w:numId="26" w16cid:durableId="1466317446">
    <w:abstractNumId w:val="25"/>
  </w:num>
  <w:num w:numId="27" w16cid:durableId="1104695213">
    <w:abstractNumId w:val="4"/>
  </w:num>
  <w:num w:numId="28" w16cid:durableId="1153331120">
    <w:abstractNumId w:val="36"/>
  </w:num>
  <w:num w:numId="29" w16cid:durableId="502472538">
    <w:abstractNumId w:val="41"/>
  </w:num>
  <w:num w:numId="30" w16cid:durableId="1445225481">
    <w:abstractNumId w:val="7"/>
  </w:num>
  <w:num w:numId="31" w16cid:durableId="1697847744">
    <w:abstractNumId w:val="31"/>
  </w:num>
  <w:num w:numId="32" w16cid:durableId="1650403854">
    <w:abstractNumId w:val="42"/>
  </w:num>
  <w:num w:numId="33" w16cid:durableId="57899656">
    <w:abstractNumId w:val="18"/>
  </w:num>
  <w:num w:numId="34" w16cid:durableId="767697281">
    <w:abstractNumId w:val="19"/>
  </w:num>
  <w:num w:numId="35" w16cid:durableId="2044866243">
    <w:abstractNumId w:val="9"/>
  </w:num>
  <w:num w:numId="36" w16cid:durableId="1055394132">
    <w:abstractNumId w:val="21"/>
  </w:num>
  <w:num w:numId="37" w16cid:durableId="1115171677">
    <w:abstractNumId w:val="5"/>
  </w:num>
  <w:num w:numId="38" w16cid:durableId="1091000461">
    <w:abstractNumId w:val="32"/>
  </w:num>
  <w:num w:numId="39" w16cid:durableId="514464214">
    <w:abstractNumId w:val="26"/>
  </w:num>
  <w:num w:numId="40" w16cid:durableId="1717774478">
    <w:abstractNumId w:val="24"/>
  </w:num>
  <w:num w:numId="41" w16cid:durableId="1867525331">
    <w:abstractNumId w:val="30"/>
  </w:num>
  <w:num w:numId="42" w16cid:durableId="1970895702">
    <w:abstractNumId w:val="39"/>
  </w:num>
  <w:num w:numId="43" w16cid:durableId="4313185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A3A"/>
    <w:rsid w:val="00012973"/>
    <w:rsid w:val="00031D59"/>
    <w:rsid w:val="00037A4B"/>
    <w:rsid w:val="000564D9"/>
    <w:rsid w:val="0006171C"/>
    <w:rsid w:val="000646E3"/>
    <w:rsid w:val="00067C47"/>
    <w:rsid w:val="000859CB"/>
    <w:rsid w:val="0008788A"/>
    <w:rsid w:val="000C6339"/>
    <w:rsid w:val="000C7AD6"/>
    <w:rsid w:val="000C7CD1"/>
    <w:rsid w:val="000D4A05"/>
    <w:rsid w:val="000D7777"/>
    <w:rsid w:val="000E01FD"/>
    <w:rsid w:val="000F6747"/>
    <w:rsid w:val="00112058"/>
    <w:rsid w:val="00125EEA"/>
    <w:rsid w:val="00126D9B"/>
    <w:rsid w:val="00134812"/>
    <w:rsid w:val="001363DF"/>
    <w:rsid w:val="0015096A"/>
    <w:rsid w:val="00170531"/>
    <w:rsid w:val="001759DE"/>
    <w:rsid w:val="00183319"/>
    <w:rsid w:val="0019118A"/>
    <w:rsid w:val="00191F91"/>
    <w:rsid w:val="001958D2"/>
    <w:rsid w:val="0019755D"/>
    <w:rsid w:val="00197995"/>
    <w:rsid w:val="001A0CE6"/>
    <w:rsid w:val="001A2949"/>
    <w:rsid w:val="001A39C0"/>
    <w:rsid w:val="001B28A3"/>
    <w:rsid w:val="001B4EA1"/>
    <w:rsid w:val="001B59BA"/>
    <w:rsid w:val="001C0945"/>
    <w:rsid w:val="001C408C"/>
    <w:rsid w:val="001C7FB4"/>
    <w:rsid w:val="001D554C"/>
    <w:rsid w:val="001E1C4D"/>
    <w:rsid w:val="001E208A"/>
    <w:rsid w:val="001E4909"/>
    <w:rsid w:val="001E7753"/>
    <w:rsid w:val="001F0934"/>
    <w:rsid w:val="001F4915"/>
    <w:rsid w:val="0020383B"/>
    <w:rsid w:val="00216F58"/>
    <w:rsid w:val="00234CC6"/>
    <w:rsid w:val="002361EB"/>
    <w:rsid w:val="0024586D"/>
    <w:rsid w:val="0025043F"/>
    <w:rsid w:val="002524B4"/>
    <w:rsid w:val="00266C01"/>
    <w:rsid w:val="00270CCD"/>
    <w:rsid w:val="00277F6B"/>
    <w:rsid w:val="00283FF7"/>
    <w:rsid w:val="00296AFE"/>
    <w:rsid w:val="002A5165"/>
    <w:rsid w:val="002E2224"/>
    <w:rsid w:val="002F530D"/>
    <w:rsid w:val="002F7313"/>
    <w:rsid w:val="00304545"/>
    <w:rsid w:val="00304D1B"/>
    <w:rsid w:val="00305675"/>
    <w:rsid w:val="003130CC"/>
    <w:rsid w:val="003143AA"/>
    <w:rsid w:val="0031765D"/>
    <w:rsid w:val="00320391"/>
    <w:rsid w:val="0032565A"/>
    <w:rsid w:val="003344CB"/>
    <w:rsid w:val="00343D9D"/>
    <w:rsid w:val="00344FD1"/>
    <w:rsid w:val="00353D09"/>
    <w:rsid w:val="00362154"/>
    <w:rsid w:val="00362947"/>
    <w:rsid w:val="00375332"/>
    <w:rsid w:val="00376CAE"/>
    <w:rsid w:val="00390E93"/>
    <w:rsid w:val="00395FC1"/>
    <w:rsid w:val="003B017F"/>
    <w:rsid w:val="003B0DAF"/>
    <w:rsid w:val="003B2208"/>
    <w:rsid w:val="003B74E6"/>
    <w:rsid w:val="003E60E2"/>
    <w:rsid w:val="00400F29"/>
    <w:rsid w:val="004110BE"/>
    <w:rsid w:val="004245B0"/>
    <w:rsid w:val="00426725"/>
    <w:rsid w:val="0043260E"/>
    <w:rsid w:val="00435700"/>
    <w:rsid w:val="00442EF2"/>
    <w:rsid w:val="004543E1"/>
    <w:rsid w:val="00460036"/>
    <w:rsid w:val="00463CAA"/>
    <w:rsid w:val="00463D64"/>
    <w:rsid w:val="004718F9"/>
    <w:rsid w:val="00475A17"/>
    <w:rsid w:val="0047676A"/>
    <w:rsid w:val="0047788E"/>
    <w:rsid w:val="00480AD3"/>
    <w:rsid w:val="00485010"/>
    <w:rsid w:val="00485D59"/>
    <w:rsid w:val="004863BB"/>
    <w:rsid w:val="00490024"/>
    <w:rsid w:val="004936F6"/>
    <w:rsid w:val="004A7A50"/>
    <w:rsid w:val="004C2327"/>
    <w:rsid w:val="004D002A"/>
    <w:rsid w:val="004D6C46"/>
    <w:rsid w:val="004E12FF"/>
    <w:rsid w:val="004E30B3"/>
    <w:rsid w:val="004F57DD"/>
    <w:rsid w:val="00515E4A"/>
    <w:rsid w:val="00526DFC"/>
    <w:rsid w:val="00561069"/>
    <w:rsid w:val="00563B88"/>
    <w:rsid w:val="00565EDC"/>
    <w:rsid w:val="0056789F"/>
    <w:rsid w:val="005678F7"/>
    <w:rsid w:val="005775E9"/>
    <w:rsid w:val="00592265"/>
    <w:rsid w:val="00592BC6"/>
    <w:rsid w:val="00597367"/>
    <w:rsid w:val="005B4A3A"/>
    <w:rsid w:val="005B4F92"/>
    <w:rsid w:val="005B77C5"/>
    <w:rsid w:val="005C0384"/>
    <w:rsid w:val="005D1CC0"/>
    <w:rsid w:val="005D60AB"/>
    <w:rsid w:val="005E043C"/>
    <w:rsid w:val="005F10DB"/>
    <w:rsid w:val="005F3502"/>
    <w:rsid w:val="005F3948"/>
    <w:rsid w:val="005F5783"/>
    <w:rsid w:val="005F651D"/>
    <w:rsid w:val="005F6FA0"/>
    <w:rsid w:val="00601F61"/>
    <w:rsid w:val="00602B27"/>
    <w:rsid w:val="00610BCB"/>
    <w:rsid w:val="006133EA"/>
    <w:rsid w:val="0061460F"/>
    <w:rsid w:val="0062240E"/>
    <w:rsid w:val="00624E5B"/>
    <w:rsid w:val="006262B3"/>
    <w:rsid w:val="00645207"/>
    <w:rsid w:val="006458F2"/>
    <w:rsid w:val="006463E9"/>
    <w:rsid w:val="00651812"/>
    <w:rsid w:val="0065380A"/>
    <w:rsid w:val="00653E55"/>
    <w:rsid w:val="00661A8D"/>
    <w:rsid w:val="00667811"/>
    <w:rsid w:val="0067286F"/>
    <w:rsid w:val="00676443"/>
    <w:rsid w:val="0069744C"/>
    <w:rsid w:val="006A13A9"/>
    <w:rsid w:val="006A5083"/>
    <w:rsid w:val="006A7D09"/>
    <w:rsid w:val="006C6419"/>
    <w:rsid w:val="006E040C"/>
    <w:rsid w:val="006E18DF"/>
    <w:rsid w:val="0070212F"/>
    <w:rsid w:val="007108F9"/>
    <w:rsid w:val="00732387"/>
    <w:rsid w:val="0073426A"/>
    <w:rsid w:val="00737578"/>
    <w:rsid w:val="0074521B"/>
    <w:rsid w:val="00751A77"/>
    <w:rsid w:val="0076727E"/>
    <w:rsid w:val="0077543F"/>
    <w:rsid w:val="007772DB"/>
    <w:rsid w:val="0079078D"/>
    <w:rsid w:val="00790B9E"/>
    <w:rsid w:val="0079175D"/>
    <w:rsid w:val="0079494E"/>
    <w:rsid w:val="007A36F9"/>
    <w:rsid w:val="007A3CA5"/>
    <w:rsid w:val="007B6566"/>
    <w:rsid w:val="007C0D78"/>
    <w:rsid w:val="007D09C5"/>
    <w:rsid w:val="007E0E04"/>
    <w:rsid w:val="007E122D"/>
    <w:rsid w:val="007F117F"/>
    <w:rsid w:val="0080555B"/>
    <w:rsid w:val="0081050E"/>
    <w:rsid w:val="00811AE6"/>
    <w:rsid w:val="00811CC9"/>
    <w:rsid w:val="00821FE9"/>
    <w:rsid w:val="00825EBE"/>
    <w:rsid w:val="00826902"/>
    <w:rsid w:val="00827B7C"/>
    <w:rsid w:val="0085238E"/>
    <w:rsid w:val="0085375C"/>
    <w:rsid w:val="0085395C"/>
    <w:rsid w:val="00855C62"/>
    <w:rsid w:val="00862336"/>
    <w:rsid w:val="00867074"/>
    <w:rsid w:val="00877769"/>
    <w:rsid w:val="00882132"/>
    <w:rsid w:val="0089194F"/>
    <w:rsid w:val="008B13AF"/>
    <w:rsid w:val="008B7DDB"/>
    <w:rsid w:val="008F29CD"/>
    <w:rsid w:val="008F585F"/>
    <w:rsid w:val="008F6A00"/>
    <w:rsid w:val="00906EED"/>
    <w:rsid w:val="00914CCC"/>
    <w:rsid w:val="0091541C"/>
    <w:rsid w:val="00922BCF"/>
    <w:rsid w:val="00925103"/>
    <w:rsid w:val="009337A7"/>
    <w:rsid w:val="00934CCA"/>
    <w:rsid w:val="00935814"/>
    <w:rsid w:val="009405D1"/>
    <w:rsid w:val="0094438E"/>
    <w:rsid w:val="009550BB"/>
    <w:rsid w:val="00956A0F"/>
    <w:rsid w:val="00957CAE"/>
    <w:rsid w:val="00961F96"/>
    <w:rsid w:val="00990C82"/>
    <w:rsid w:val="00991B40"/>
    <w:rsid w:val="00992481"/>
    <w:rsid w:val="009A0A28"/>
    <w:rsid w:val="009A5969"/>
    <w:rsid w:val="009B5F01"/>
    <w:rsid w:val="009B6370"/>
    <w:rsid w:val="009C4E49"/>
    <w:rsid w:val="009D2CDF"/>
    <w:rsid w:val="009D681E"/>
    <w:rsid w:val="009E3397"/>
    <w:rsid w:val="00A00E08"/>
    <w:rsid w:val="00A10774"/>
    <w:rsid w:val="00A174F8"/>
    <w:rsid w:val="00A17C7D"/>
    <w:rsid w:val="00A24608"/>
    <w:rsid w:val="00A314E8"/>
    <w:rsid w:val="00A36C01"/>
    <w:rsid w:val="00A632B2"/>
    <w:rsid w:val="00A63787"/>
    <w:rsid w:val="00A72135"/>
    <w:rsid w:val="00A728DB"/>
    <w:rsid w:val="00A74709"/>
    <w:rsid w:val="00A77C85"/>
    <w:rsid w:val="00A82988"/>
    <w:rsid w:val="00A944FF"/>
    <w:rsid w:val="00A95EE6"/>
    <w:rsid w:val="00AB7DBE"/>
    <w:rsid w:val="00AC1383"/>
    <w:rsid w:val="00AC45B6"/>
    <w:rsid w:val="00AD2332"/>
    <w:rsid w:val="00AD4EC4"/>
    <w:rsid w:val="00AF3411"/>
    <w:rsid w:val="00AF3B2A"/>
    <w:rsid w:val="00B02CD0"/>
    <w:rsid w:val="00B132A5"/>
    <w:rsid w:val="00B16137"/>
    <w:rsid w:val="00B1659F"/>
    <w:rsid w:val="00B4407D"/>
    <w:rsid w:val="00B46D41"/>
    <w:rsid w:val="00B60474"/>
    <w:rsid w:val="00B6279A"/>
    <w:rsid w:val="00B627E5"/>
    <w:rsid w:val="00B64724"/>
    <w:rsid w:val="00B71960"/>
    <w:rsid w:val="00B72918"/>
    <w:rsid w:val="00B768EE"/>
    <w:rsid w:val="00B76DE6"/>
    <w:rsid w:val="00B80E9F"/>
    <w:rsid w:val="00B82964"/>
    <w:rsid w:val="00B94A6B"/>
    <w:rsid w:val="00BB327C"/>
    <w:rsid w:val="00BB4628"/>
    <w:rsid w:val="00BB5385"/>
    <w:rsid w:val="00BD32FF"/>
    <w:rsid w:val="00BD7BBC"/>
    <w:rsid w:val="00BE2E25"/>
    <w:rsid w:val="00BE4829"/>
    <w:rsid w:val="00C02DD8"/>
    <w:rsid w:val="00C06D5F"/>
    <w:rsid w:val="00C2223B"/>
    <w:rsid w:val="00C346D2"/>
    <w:rsid w:val="00C36CBA"/>
    <w:rsid w:val="00C42551"/>
    <w:rsid w:val="00C44925"/>
    <w:rsid w:val="00C47F3B"/>
    <w:rsid w:val="00C51F62"/>
    <w:rsid w:val="00C52007"/>
    <w:rsid w:val="00C53BDD"/>
    <w:rsid w:val="00C76BBF"/>
    <w:rsid w:val="00C81E16"/>
    <w:rsid w:val="00C87C32"/>
    <w:rsid w:val="00C90AD9"/>
    <w:rsid w:val="00C93C30"/>
    <w:rsid w:val="00CA1042"/>
    <w:rsid w:val="00CA3FA5"/>
    <w:rsid w:val="00CA4C70"/>
    <w:rsid w:val="00CB0AAE"/>
    <w:rsid w:val="00CB0B66"/>
    <w:rsid w:val="00CD3AF8"/>
    <w:rsid w:val="00D05C20"/>
    <w:rsid w:val="00D15DFA"/>
    <w:rsid w:val="00D15FE0"/>
    <w:rsid w:val="00D16B77"/>
    <w:rsid w:val="00D245EE"/>
    <w:rsid w:val="00D24CFB"/>
    <w:rsid w:val="00D26413"/>
    <w:rsid w:val="00D33DDC"/>
    <w:rsid w:val="00D36715"/>
    <w:rsid w:val="00D47083"/>
    <w:rsid w:val="00D53250"/>
    <w:rsid w:val="00D64D56"/>
    <w:rsid w:val="00D73FE6"/>
    <w:rsid w:val="00D762C0"/>
    <w:rsid w:val="00D769F9"/>
    <w:rsid w:val="00D848BB"/>
    <w:rsid w:val="00D855DB"/>
    <w:rsid w:val="00D934A2"/>
    <w:rsid w:val="00D9407B"/>
    <w:rsid w:val="00DA3A18"/>
    <w:rsid w:val="00DB499B"/>
    <w:rsid w:val="00DB4FB4"/>
    <w:rsid w:val="00DB7570"/>
    <w:rsid w:val="00DC312F"/>
    <w:rsid w:val="00DD03C2"/>
    <w:rsid w:val="00DD37F4"/>
    <w:rsid w:val="00DD51C2"/>
    <w:rsid w:val="00DD6388"/>
    <w:rsid w:val="00DE6D18"/>
    <w:rsid w:val="00DF13B4"/>
    <w:rsid w:val="00DF191C"/>
    <w:rsid w:val="00DF256B"/>
    <w:rsid w:val="00DF30F9"/>
    <w:rsid w:val="00DF3A33"/>
    <w:rsid w:val="00E0607C"/>
    <w:rsid w:val="00E22671"/>
    <w:rsid w:val="00E245DE"/>
    <w:rsid w:val="00E268F5"/>
    <w:rsid w:val="00E357C5"/>
    <w:rsid w:val="00E42F6D"/>
    <w:rsid w:val="00E44608"/>
    <w:rsid w:val="00E52366"/>
    <w:rsid w:val="00E55743"/>
    <w:rsid w:val="00E73070"/>
    <w:rsid w:val="00E73339"/>
    <w:rsid w:val="00E74FFD"/>
    <w:rsid w:val="00E838E7"/>
    <w:rsid w:val="00E84FC5"/>
    <w:rsid w:val="00E85D0D"/>
    <w:rsid w:val="00EA2A25"/>
    <w:rsid w:val="00EA66A3"/>
    <w:rsid w:val="00EC083C"/>
    <w:rsid w:val="00EC450E"/>
    <w:rsid w:val="00EF346B"/>
    <w:rsid w:val="00EF3493"/>
    <w:rsid w:val="00EF3824"/>
    <w:rsid w:val="00EF49F5"/>
    <w:rsid w:val="00EF72A5"/>
    <w:rsid w:val="00F01A87"/>
    <w:rsid w:val="00F1286D"/>
    <w:rsid w:val="00F17E47"/>
    <w:rsid w:val="00F2161E"/>
    <w:rsid w:val="00F23096"/>
    <w:rsid w:val="00F24816"/>
    <w:rsid w:val="00F25E36"/>
    <w:rsid w:val="00F25EFC"/>
    <w:rsid w:val="00F35335"/>
    <w:rsid w:val="00F3586C"/>
    <w:rsid w:val="00F37B7E"/>
    <w:rsid w:val="00F40E27"/>
    <w:rsid w:val="00F52BE4"/>
    <w:rsid w:val="00F607A0"/>
    <w:rsid w:val="00F6460F"/>
    <w:rsid w:val="00F82A10"/>
    <w:rsid w:val="00F917C4"/>
    <w:rsid w:val="00FA2D71"/>
    <w:rsid w:val="00FA2E3D"/>
    <w:rsid w:val="00FB1BC9"/>
    <w:rsid w:val="00FB5CC7"/>
    <w:rsid w:val="00FB695C"/>
    <w:rsid w:val="00FB7368"/>
    <w:rsid w:val="00FD0D43"/>
    <w:rsid w:val="00FD1A35"/>
    <w:rsid w:val="00FD39F9"/>
    <w:rsid w:val="00FF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1244FEC2"/>
  <w15:docId w15:val="{AE2C0ACA-70D7-4E1C-B73D-E84D570CE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676A"/>
    <w:rPr>
      <w:sz w:val="26"/>
    </w:rPr>
  </w:style>
  <w:style w:type="paragraph" w:styleId="Nagwek1">
    <w:name w:val="heading 1"/>
    <w:basedOn w:val="Normalny"/>
    <w:next w:val="Normalny"/>
    <w:qFormat/>
    <w:rsid w:val="00B1659F"/>
    <w:pPr>
      <w:keepNext/>
      <w:spacing w:line="360" w:lineRule="auto"/>
      <w:outlineLvl w:val="0"/>
    </w:pPr>
    <w:rPr>
      <w:rFonts w:ascii="Arial" w:hAnsi="Arial"/>
      <w:b/>
      <w:sz w:val="28"/>
    </w:rPr>
  </w:style>
  <w:style w:type="paragraph" w:styleId="Nagwek2">
    <w:name w:val="heading 2"/>
    <w:basedOn w:val="Normalny"/>
    <w:next w:val="Normalny"/>
    <w:qFormat/>
    <w:rsid w:val="00B1659F"/>
    <w:pPr>
      <w:keepNext/>
      <w:jc w:val="center"/>
      <w:outlineLvl w:val="1"/>
    </w:pPr>
    <w:rPr>
      <w:rFonts w:ascii="Arial" w:hAnsi="Arial"/>
      <w:b/>
      <w:sz w:val="2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49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qFormat/>
    <w:rsid w:val="00B1659F"/>
    <w:pPr>
      <w:keepNext/>
      <w:ind w:left="5103"/>
      <w:jc w:val="center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B1659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59F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rsid w:val="00B1659F"/>
    <w:rPr>
      <w:color w:val="0000FF"/>
      <w:u w:val="single"/>
    </w:rPr>
  </w:style>
  <w:style w:type="paragraph" w:styleId="Tekstpodstawowy">
    <w:name w:val="Body Text"/>
    <w:basedOn w:val="Normalny"/>
    <w:semiHidden/>
    <w:rsid w:val="00B1659F"/>
    <w:pPr>
      <w:ind w:right="-284"/>
    </w:pPr>
    <w:rPr>
      <w:sz w:val="16"/>
    </w:rPr>
  </w:style>
  <w:style w:type="character" w:styleId="UyteHipercze">
    <w:name w:val="FollowedHyperlink"/>
    <w:basedOn w:val="Domylnaczcionkaakapitu"/>
    <w:semiHidden/>
    <w:rsid w:val="00B1659F"/>
    <w:rPr>
      <w:color w:val="800080"/>
      <w:u w:val="single"/>
    </w:rPr>
  </w:style>
  <w:style w:type="paragraph" w:styleId="Tekstpodstawowy2">
    <w:name w:val="Body Text 2"/>
    <w:basedOn w:val="Normalny"/>
    <w:semiHidden/>
    <w:rsid w:val="00B1659F"/>
    <w:pPr>
      <w:jc w:val="both"/>
    </w:pPr>
    <w:rPr>
      <w:sz w:val="28"/>
    </w:rPr>
  </w:style>
  <w:style w:type="paragraph" w:styleId="Tekstpodstawowywcity">
    <w:name w:val="Body Text Indent"/>
    <w:basedOn w:val="Normalny"/>
    <w:link w:val="TekstpodstawowywcityZnak"/>
    <w:semiHidden/>
    <w:rsid w:val="00B1659F"/>
    <w:pPr>
      <w:tabs>
        <w:tab w:val="right" w:pos="0"/>
      </w:tabs>
      <w:spacing w:line="360" w:lineRule="auto"/>
    </w:pPr>
    <w:rPr>
      <w:sz w:val="24"/>
    </w:rPr>
  </w:style>
  <w:style w:type="table" w:styleId="Tabela-Siatka">
    <w:name w:val="Table Grid"/>
    <w:basedOn w:val="Standardowy"/>
    <w:rsid w:val="006974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nhideWhenUsed/>
    <w:rsid w:val="00E74FFD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49F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EF49F5"/>
    <w:pPr>
      <w:tabs>
        <w:tab w:val="clear" w:pos="0"/>
      </w:tabs>
      <w:spacing w:line="240" w:lineRule="auto"/>
      <w:ind w:left="360" w:firstLine="360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F49F5"/>
    <w:rPr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EF49F5"/>
    <w:rPr>
      <w:sz w:val="26"/>
    </w:rPr>
  </w:style>
  <w:style w:type="paragraph" w:styleId="Tytu">
    <w:name w:val="Title"/>
    <w:basedOn w:val="Normalny"/>
    <w:link w:val="TytuZnak"/>
    <w:qFormat/>
    <w:rsid w:val="00EF49F5"/>
    <w:pPr>
      <w:jc w:val="center"/>
    </w:pPr>
    <w:rPr>
      <w:b/>
      <w:bCs/>
      <w:color w:val="008000"/>
      <w:sz w:val="32"/>
      <w:szCs w:val="24"/>
    </w:rPr>
  </w:style>
  <w:style w:type="character" w:customStyle="1" w:styleId="TytuZnak">
    <w:name w:val="Tytuł Znak"/>
    <w:basedOn w:val="Domylnaczcionkaakapitu"/>
    <w:link w:val="Tytu"/>
    <w:rsid w:val="00EF49F5"/>
    <w:rPr>
      <w:b/>
      <w:bCs/>
      <w:color w:val="008000"/>
      <w:sz w:val="32"/>
      <w:szCs w:val="24"/>
    </w:rPr>
  </w:style>
  <w:style w:type="paragraph" w:styleId="Akapitzlist">
    <w:name w:val="List Paragraph"/>
    <w:aliases w:val="Numerowanie,List Paragraph,Akapit z listą BS,Kolorowa lista — akcent 11,sw tekst,Podsis rysunku,Akapit z listą numerowaną,CW_Lista"/>
    <w:basedOn w:val="Normalny"/>
    <w:link w:val="AkapitzlistZnak"/>
    <w:uiPriority w:val="34"/>
    <w:qFormat/>
    <w:rsid w:val="00EF49F5"/>
    <w:pPr>
      <w:ind w:left="720"/>
      <w:contextualSpacing/>
    </w:pPr>
    <w:rPr>
      <w:sz w:val="24"/>
      <w:szCs w:val="24"/>
    </w:rPr>
  </w:style>
  <w:style w:type="paragraph" w:customStyle="1" w:styleId="Standard">
    <w:name w:val="Standard"/>
    <w:rsid w:val="006463E9"/>
    <w:pPr>
      <w:suppressAutoHyphens/>
      <w:autoSpaceDN w:val="0"/>
      <w:spacing w:after="160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D51C2"/>
    <w:rPr>
      <w:color w:val="605E5C"/>
      <w:shd w:val="clear" w:color="auto" w:fill="E1DFDD"/>
    </w:rPr>
  </w:style>
  <w:style w:type="character" w:customStyle="1" w:styleId="StopkaZnak">
    <w:name w:val="Stopka Znak"/>
    <w:basedOn w:val="Domylnaczcionkaakapitu"/>
    <w:link w:val="Stopka"/>
    <w:uiPriority w:val="99"/>
    <w:rsid w:val="00F35335"/>
    <w:rPr>
      <w:sz w:val="26"/>
    </w:rPr>
  </w:style>
  <w:style w:type="paragraph" w:customStyle="1" w:styleId="Default">
    <w:name w:val="Default"/>
    <w:rsid w:val="00CD3AF8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Lista">
    <w:name w:val="List"/>
    <w:basedOn w:val="Tekstpodstawowy"/>
    <w:rsid w:val="00CD3AF8"/>
    <w:pPr>
      <w:widowControl w:val="0"/>
      <w:suppressAutoHyphens/>
      <w:ind w:right="0"/>
      <w:jc w:val="both"/>
    </w:pPr>
    <w:rPr>
      <w:rFonts w:eastAsia="Lucida Sans Unicode" w:cs="Tahoma"/>
      <w:color w:val="000000"/>
      <w:sz w:val="24"/>
      <w:szCs w:val="24"/>
      <w:lang w:eastAsia="en-US" w:bidi="en-US"/>
    </w:rPr>
  </w:style>
  <w:style w:type="paragraph" w:customStyle="1" w:styleId="Tekstkomentarza1">
    <w:name w:val="Tekst komentarza1"/>
    <w:basedOn w:val="Normalny"/>
    <w:rsid w:val="00CD3AF8"/>
    <w:pPr>
      <w:suppressAutoHyphens/>
    </w:pPr>
    <w:rPr>
      <w:sz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CD3AF8"/>
    <w:pPr>
      <w:widowControl w:val="0"/>
      <w:suppressAutoHyphens/>
    </w:pPr>
    <w:rPr>
      <w:rFonts w:eastAsia="Lucida Sans Unicode" w:cs="Tahoma"/>
      <w:color w:val="000000"/>
      <w:sz w:val="20"/>
      <w:lang w:val="x-none" w:eastAsia="en-US" w:bidi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D3AF8"/>
    <w:rPr>
      <w:rFonts w:eastAsia="Lucida Sans Unicode" w:cs="Tahoma"/>
      <w:color w:val="000000"/>
      <w:lang w:val="x-none" w:eastAsia="en-US" w:bidi="en-US"/>
    </w:rPr>
  </w:style>
  <w:style w:type="character" w:styleId="Odwoanieprzypisudolnego">
    <w:name w:val="footnote reference"/>
    <w:uiPriority w:val="99"/>
    <w:rsid w:val="00CD3AF8"/>
    <w:rPr>
      <w:vertAlign w:val="superscript"/>
    </w:rPr>
  </w:style>
  <w:style w:type="character" w:customStyle="1" w:styleId="AkapitzlistZnak">
    <w:name w:val="Akapit z listą Znak"/>
    <w:aliases w:val="Numerowanie Znak,List Paragraph Znak,Akapit z listą BS Znak,Kolorowa lista — akcent 11 Znak,sw tekst Znak,Podsis rysunku Znak,Akapit z listą numerowaną Znak,CW_Lista Znak"/>
    <w:basedOn w:val="Domylnaczcionkaakapitu"/>
    <w:link w:val="Akapitzlist"/>
    <w:uiPriority w:val="34"/>
    <w:rsid w:val="00CD3AF8"/>
    <w:rPr>
      <w:sz w:val="24"/>
      <w:szCs w:val="24"/>
    </w:rPr>
  </w:style>
  <w:style w:type="character" w:customStyle="1" w:styleId="Teksttreci5">
    <w:name w:val="Tekst treści (5)"/>
    <w:basedOn w:val="Domylnaczcionkaakapitu"/>
    <w:rsid w:val="00CD3A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686868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646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646E3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646E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46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46E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46E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46E3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F37B7E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57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.jaworski\Desktop\!Szablony%20pism\papier_firmowy_duz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5FBA7-DD7D-415E-B012-BA3C43C63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papier_firmowy_duzy</Template>
  <TotalTime>93</TotalTime>
  <Pages>2</Pages>
  <Words>368</Words>
  <Characters>3315</Characters>
  <DocSecurity>0</DocSecurity>
  <Lines>27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3676</CharactersWithSpaces>
  <SharedDoc>false</SharedDoc>
  <HLinks>
    <vt:vector size="12" baseType="variant">
      <vt:variant>
        <vt:i4>7733324</vt:i4>
      </vt:variant>
      <vt:variant>
        <vt:i4>3</vt:i4>
      </vt:variant>
      <vt:variant>
        <vt:i4>0</vt:i4>
      </vt:variant>
      <vt:variant>
        <vt:i4>5</vt:i4>
      </vt:variant>
      <vt:variant>
        <vt:lpwstr>mailto:mbj@infocentrum.com</vt:lpwstr>
      </vt:variant>
      <vt:variant>
        <vt:lpwstr/>
      </vt:variant>
      <vt:variant>
        <vt:i4>3342375</vt:i4>
      </vt:variant>
      <vt:variant>
        <vt:i4>0</vt:i4>
      </vt:variant>
      <vt:variant>
        <vt:i4>0</vt:i4>
      </vt:variant>
      <vt:variant>
        <vt:i4>5</vt:i4>
      </vt:variant>
      <vt:variant>
        <vt:lpwstr>http://www.lodz.ap.gov.pl/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2024-12-03T12:10:00Z</cp:lastPrinted>
  <dcterms:created xsi:type="dcterms:W3CDTF">2022-11-04T11:43:00Z</dcterms:created>
  <dcterms:modified xsi:type="dcterms:W3CDTF">2024-12-03T12:27:00Z</dcterms:modified>
</cp:coreProperties>
</file>